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6F1" w:rsidRPr="00D10B7A" w:rsidRDefault="005646F1" w:rsidP="00CF1F9F">
      <w:pPr>
        <w:widowControl/>
        <w:snapToGrid w:val="0"/>
        <w:spacing w:beforeLines="50" w:before="180" w:afterLines="50" w:after="180"/>
        <w:jc w:val="center"/>
        <w:rPr>
          <w:rFonts w:eastAsia="標楷體"/>
          <w:sz w:val="36"/>
          <w:szCs w:val="36"/>
        </w:rPr>
      </w:pPr>
      <w:r w:rsidRPr="00D10B7A">
        <w:rPr>
          <w:rFonts w:eastAsia="標楷體" w:hint="eastAsia"/>
          <w:sz w:val="36"/>
          <w:szCs w:val="36"/>
        </w:rPr>
        <w:t>崑山科技大學</w:t>
      </w:r>
      <w:r>
        <w:rPr>
          <w:rFonts w:eastAsia="標楷體" w:hint="eastAsia"/>
          <w:sz w:val="36"/>
          <w:szCs w:val="36"/>
        </w:rPr>
        <w:t>環境工程研究所</w:t>
      </w:r>
      <w:r>
        <w:rPr>
          <w:rFonts w:eastAsia="標楷體"/>
          <w:sz w:val="36"/>
          <w:szCs w:val="36"/>
        </w:rPr>
        <w:t>(</w:t>
      </w:r>
      <w:r>
        <w:rPr>
          <w:rFonts w:eastAsia="標楷體" w:hint="eastAsia"/>
          <w:sz w:val="36"/>
          <w:szCs w:val="36"/>
        </w:rPr>
        <w:t>碩士班</w:t>
      </w:r>
      <w:r>
        <w:rPr>
          <w:rFonts w:eastAsia="標楷體"/>
          <w:sz w:val="36"/>
          <w:szCs w:val="36"/>
        </w:rPr>
        <w:t>)</w:t>
      </w:r>
      <w:r w:rsidRPr="00D10B7A">
        <w:rPr>
          <w:rFonts w:eastAsia="標楷體" w:hint="eastAsia"/>
          <w:sz w:val="36"/>
          <w:szCs w:val="36"/>
        </w:rPr>
        <w:t>課程</w:t>
      </w:r>
      <w:r>
        <w:rPr>
          <w:rFonts w:eastAsia="標楷體" w:hint="eastAsia"/>
          <w:sz w:val="36"/>
          <w:szCs w:val="36"/>
        </w:rPr>
        <w:t>科目表</w:t>
      </w:r>
    </w:p>
    <w:p w:rsidR="005646F1" w:rsidRPr="005C6694" w:rsidRDefault="005646F1" w:rsidP="006D3438">
      <w:pPr>
        <w:snapToGrid w:val="0"/>
        <w:spacing w:line="80" w:lineRule="atLeast"/>
        <w:ind w:right="23"/>
        <w:jc w:val="center"/>
        <w:rPr>
          <w:rFonts w:eastAsia="標楷體"/>
          <w:sz w:val="20"/>
        </w:rPr>
      </w:pPr>
      <w:r w:rsidRPr="00EA0D7E">
        <w:rPr>
          <w:rFonts w:eastAsia="標楷體" w:hint="eastAsia"/>
        </w:rPr>
        <w:t>課程名稱</w:t>
      </w:r>
      <w:r w:rsidRPr="00EA0D7E">
        <w:rPr>
          <w:rFonts w:eastAsia="標楷體"/>
        </w:rPr>
        <w:t>(</w:t>
      </w:r>
      <w:r w:rsidRPr="00EA0D7E">
        <w:rPr>
          <w:rFonts w:eastAsia="標楷體" w:hint="eastAsia"/>
        </w:rPr>
        <w:t>講授時數－實習時數－學分數</w:t>
      </w:r>
      <w:r w:rsidRPr="00EA0D7E">
        <w:rPr>
          <w:rFonts w:eastAsia="標楷體"/>
        </w:rPr>
        <w:t>)</w:t>
      </w:r>
    </w:p>
    <w:p w:rsidR="005646F1" w:rsidRPr="00CF1F9F" w:rsidRDefault="005646F1" w:rsidP="00CF1F9F">
      <w:pPr>
        <w:tabs>
          <w:tab w:val="center" w:pos="5103"/>
        </w:tabs>
        <w:wordWrap w:val="0"/>
        <w:snapToGrid w:val="0"/>
        <w:spacing w:line="200" w:lineRule="exact"/>
        <w:ind w:right="-94"/>
        <w:jc w:val="right"/>
        <w:rPr>
          <w:rFonts w:eastAsia="標楷體"/>
          <w:sz w:val="20"/>
        </w:rPr>
      </w:pPr>
      <w:r>
        <w:rPr>
          <w:rFonts w:eastAsia="標楷體"/>
          <w:color w:val="FF0000"/>
          <w:sz w:val="18"/>
          <w:szCs w:val="18"/>
        </w:rPr>
        <w:t>103.06.03</w:t>
      </w:r>
      <w:r w:rsidRPr="00A1671E">
        <w:rPr>
          <w:rFonts w:eastAsia="標楷體" w:hint="eastAsia"/>
          <w:color w:val="FF0000"/>
          <w:sz w:val="18"/>
          <w:szCs w:val="18"/>
        </w:rPr>
        <w:t>系課程委員會通過</w:t>
      </w:r>
      <w:r>
        <w:rPr>
          <w:rFonts w:eastAsia="標楷體"/>
          <w:color w:val="FF0000"/>
          <w:sz w:val="18"/>
          <w:szCs w:val="18"/>
        </w:rPr>
        <w:t xml:space="preserve"> 103.06.11</w:t>
      </w:r>
      <w:r>
        <w:rPr>
          <w:rFonts w:eastAsia="標楷體" w:hint="eastAsia"/>
          <w:color w:val="FF0000"/>
          <w:sz w:val="18"/>
          <w:szCs w:val="18"/>
        </w:rPr>
        <w:t>院課程委員會通過</w:t>
      </w:r>
      <w:r>
        <w:rPr>
          <w:rFonts w:eastAsia="標楷體"/>
          <w:color w:val="FF0000"/>
          <w:sz w:val="18"/>
          <w:szCs w:val="18"/>
        </w:rPr>
        <w:t xml:space="preserve"> 103.07.24</w:t>
      </w:r>
      <w:r>
        <w:rPr>
          <w:rFonts w:eastAsia="標楷體" w:hint="eastAsia"/>
          <w:color w:val="FF0000"/>
          <w:sz w:val="18"/>
          <w:szCs w:val="18"/>
        </w:rPr>
        <w:t>校課程委員會通過</w:t>
      </w:r>
    </w:p>
    <w:p w:rsidR="005646F1" w:rsidRPr="005C6694" w:rsidRDefault="005646F1" w:rsidP="006D3438">
      <w:pPr>
        <w:tabs>
          <w:tab w:val="center" w:pos="5103"/>
          <w:tab w:val="right" w:pos="10348"/>
        </w:tabs>
        <w:adjustRightInd w:val="0"/>
        <w:snapToGrid w:val="0"/>
        <w:ind w:right="-94"/>
        <w:jc w:val="right"/>
        <w:rPr>
          <w:rFonts w:eastAsia="標楷體"/>
          <w:sz w:val="20"/>
        </w:rPr>
      </w:pPr>
      <w:r>
        <w:rPr>
          <w:rFonts w:eastAsia="標楷體"/>
          <w:b/>
          <w:sz w:val="20"/>
        </w:rPr>
        <w:t>103</w:t>
      </w:r>
      <w:r w:rsidRPr="005C6694">
        <w:rPr>
          <w:rFonts w:eastAsia="標楷體" w:hint="eastAsia"/>
          <w:b/>
          <w:sz w:val="20"/>
        </w:rPr>
        <w:t>學年度入學適用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0"/>
        <w:gridCol w:w="2641"/>
        <w:gridCol w:w="2640"/>
        <w:gridCol w:w="2641"/>
      </w:tblGrid>
      <w:tr w:rsidR="005646F1" w:rsidRPr="00166F89" w:rsidTr="004852CA">
        <w:trPr>
          <w:cantSplit/>
          <w:tblHeader/>
          <w:jc w:val="center"/>
        </w:trPr>
        <w:tc>
          <w:tcPr>
            <w:tcW w:w="5281" w:type="dxa"/>
            <w:gridSpan w:val="2"/>
            <w:tcBorders>
              <w:top w:val="single" w:sz="12" w:space="0" w:color="auto"/>
            </w:tcBorders>
            <w:vAlign w:val="center"/>
          </w:tcPr>
          <w:p w:rsidR="005646F1" w:rsidRPr="00166F89" w:rsidRDefault="005646F1" w:rsidP="004852CA">
            <w:pPr>
              <w:tabs>
                <w:tab w:val="left" w:pos="360"/>
              </w:tabs>
              <w:snapToGrid w:val="0"/>
              <w:spacing w:line="264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66F89">
              <w:rPr>
                <w:rFonts w:ascii="標楷體" w:eastAsia="標楷體" w:hAnsi="標楷體" w:hint="eastAsia"/>
                <w:sz w:val="28"/>
                <w:szCs w:val="28"/>
              </w:rPr>
              <w:t>第一學年</w:t>
            </w:r>
          </w:p>
        </w:tc>
        <w:tc>
          <w:tcPr>
            <w:tcW w:w="5281" w:type="dxa"/>
            <w:gridSpan w:val="2"/>
            <w:tcBorders>
              <w:top w:val="single" w:sz="12" w:space="0" w:color="auto"/>
            </w:tcBorders>
            <w:vAlign w:val="center"/>
          </w:tcPr>
          <w:p w:rsidR="005646F1" w:rsidRPr="00166F89" w:rsidRDefault="005646F1" w:rsidP="004852CA">
            <w:pPr>
              <w:tabs>
                <w:tab w:val="left" w:pos="360"/>
              </w:tabs>
              <w:snapToGrid w:val="0"/>
              <w:spacing w:line="264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66F89">
              <w:rPr>
                <w:rFonts w:ascii="標楷體" w:eastAsia="標楷體" w:hAnsi="標楷體" w:hint="eastAsia"/>
                <w:sz w:val="28"/>
                <w:szCs w:val="28"/>
              </w:rPr>
              <w:t>第二學年</w:t>
            </w:r>
          </w:p>
        </w:tc>
      </w:tr>
      <w:tr w:rsidR="005646F1" w:rsidRPr="00166F89" w:rsidTr="004852CA">
        <w:trPr>
          <w:cantSplit/>
          <w:tblHeader/>
          <w:jc w:val="center"/>
        </w:trPr>
        <w:tc>
          <w:tcPr>
            <w:tcW w:w="2640" w:type="dxa"/>
            <w:tcBorders>
              <w:bottom w:val="double" w:sz="4" w:space="0" w:color="auto"/>
            </w:tcBorders>
            <w:vAlign w:val="center"/>
          </w:tcPr>
          <w:p w:rsidR="005646F1" w:rsidRPr="003E605B" w:rsidRDefault="005646F1" w:rsidP="004852CA">
            <w:pPr>
              <w:tabs>
                <w:tab w:val="left" w:pos="360"/>
                <w:tab w:val="left" w:pos="434"/>
                <w:tab w:val="left" w:pos="840"/>
              </w:tabs>
              <w:snapToGrid w:val="0"/>
              <w:spacing w:line="264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605B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第一學期</w:t>
            </w:r>
          </w:p>
        </w:tc>
        <w:tc>
          <w:tcPr>
            <w:tcW w:w="2641" w:type="dxa"/>
            <w:tcBorders>
              <w:bottom w:val="double" w:sz="4" w:space="0" w:color="auto"/>
            </w:tcBorders>
            <w:vAlign w:val="center"/>
          </w:tcPr>
          <w:p w:rsidR="005646F1" w:rsidRPr="003E605B" w:rsidRDefault="005646F1" w:rsidP="004852CA">
            <w:pPr>
              <w:tabs>
                <w:tab w:val="left" w:pos="360"/>
              </w:tabs>
              <w:snapToGrid w:val="0"/>
              <w:spacing w:line="264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605B">
              <w:rPr>
                <w:rFonts w:ascii="標楷體" w:eastAsia="標楷體" w:hAnsi="標楷體" w:hint="eastAsia"/>
                <w:sz w:val="28"/>
                <w:szCs w:val="28"/>
              </w:rPr>
              <w:t>第二學期</w:t>
            </w:r>
          </w:p>
        </w:tc>
        <w:tc>
          <w:tcPr>
            <w:tcW w:w="2640" w:type="dxa"/>
            <w:tcBorders>
              <w:bottom w:val="double" w:sz="4" w:space="0" w:color="auto"/>
            </w:tcBorders>
            <w:vAlign w:val="center"/>
          </w:tcPr>
          <w:p w:rsidR="005646F1" w:rsidRPr="003E605B" w:rsidRDefault="005646F1" w:rsidP="004852CA">
            <w:pPr>
              <w:tabs>
                <w:tab w:val="left" w:pos="360"/>
              </w:tabs>
              <w:snapToGrid w:val="0"/>
              <w:spacing w:line="264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605B">
              <w:rPr>
                <w:rFonts w:ascii="標楷體" w:eastAsia="標楷體" w:hAnsi="標楷體" w:hint="eastAsia"/>
                <w:sz w:val="28"/>
                <w:szCs w:val="28"/>
              </w:rPr>
              <w:t>第一學期</w:t>
            </w:r>
          </w:p>
        </w:tc>
        <w:tc>
          <w:tcPr>
            <w:tcW w:w="2641" w:type="dxa"/>
            <w:tcBorders>
              <w:bottom w:val="double" w:sz="4" w:space="0" w:color="auto"/>
            </w:tcBorders>
            <w:vAlign w:val="center"/>
          </w:tcPr>
          <w:p w:rsidR="005646F1" w:rsidRPr="00166F89" w:rsidRDefault="005646F1" w:rsidP="004852CA">
            <w:pPr>
              <w:tabs>
                <w:tab w:val="left" w:pos="360"/>
              </w:tabs>
              <w:snapToGrid w:val="0"/>
              <w:spacing w:line="264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66F89">
              <w:rPr>
                <w:rFonts w:ascii="標楷體" w:eastAsia="標楷體" w:hAnsi="標楷體" w:hint="eastAsia"/>
                <w:sz w:val="28"/>
                <w:szCs w:val="28"/>
              </w:rPr>
              <w:t>第二學期</w:t>
            </w:r>
          </w:p>
        </w:tc>
      </w:tr>
      <w:tr w:rsidR="005646F1" w:rsidRPr="00166F89" w:rsidTr="004852CA">
        <w:trPr>
          <w:cantSplit/>
          <w:jc w:val="center"/>
        </w:trPr>
        <w:tc>
          <w:tcPr>
            <w:tcW w:w="10562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46F1" w:rsidRPr="003E605B" w:rsidRDefault="005646F1" w:rsidP="004852CA">
            <w:pPr>
              <w:tabs>
                <w:tab w:val="left" w:pos="360"/>
                <w:tab w:val="left" w:pos="434"/>
                <w:tab w:val="left" w:pos="840"/>
              </w:tabs>
              <w:snapToGrid w:val="0"/>
              <w:spacing w:line="264" w:lineRule="auto"/>
              <w:rPr>
                <w:rFonts w:eastAsia="標楷體"/>
                <w:sz w:val="28"/>
                <w:szCs w:val="28"/>
              </w:rPr>
            </w:pPr>
            <w:r w:rsidRPr="003E605B">
              <w:rPr>
                <w:rFonts w:eastAsia="標楷體" w:hint="eastAsia"/>
                <w:sz w:val="28"/>
                <w:szCs w:val="28"/>
              </w:rPr>
              <w:t>必修科目</w:t>
            </w:r>
            <w:r w:rsidRPr="003E605B">
              <w:rPr>
                <w:rFonts w:eastAsia="標楷體"/>
                <w:sz w:val="28"/>
                <w:szCs w:val="28"/>
              </w:rPr>
              <w:t>(</w:t>
            </w:r>
            <w:r w:rsidRPr="003E605B">
              <w:rPr>
                <w:rFonts w:eastAsia="標楷體" w:hint="eastAsia"/>
                <w:sz w:val="28"/>
                <w:szCs w:val="28"/>
              </w:rPr>
              <w:t>共</w:t>
            </w:r>
            <w:r w:rsidRPr="003E605B">
              <w:rPr>
                <w:rFonts w:eastAsia="標楷體"/>
                <w:sz w:val="28"/>
                <w:szCs w:val="28"/>
              </w:rPr>
              <w:t>4</w:t>
            </w:r>
            <w:r w:rsidRPr="003E605B">
              <w:rPr>
                <w:rFonts w:eastAsia="標楷體" w:hint="eastAsia"/>
                <w:sz w:val="28"/>
                <w:szCs w:val="28"/>
              </w:rPr>
              <w:t>學分</w:t>
            </w:r>
            <w:r w:rsidRPr="003E605B">
              <w:rPr>
                <w:rFonts w:eastAsia="標楷體"/>
                <w:sz w:val="28"/>
                <w:szCs w:val="28"/>
              </w:rPr>
              <w:t>)</w:t>
            </w:r>
          </w:p>
        </w:tc>
      </w:tr>
      <w:tr w:rsidR="005646F1" w:rsidRPr="00166F89" w:rsidTr="004852CA">
        <w:trPr>
          <w:cantSplit/>
          <w:jc w:val="center"/>
        </w:trPr>
        <w:tc>
          <w:tcPr>
            <w:tcW w:w="10562" w:type="dxa"/>
            <w:gridSpan w:val="4"/>
            <w:tcBorders>
              <w:top w:val="double" w:sz="4" w:space="0" w:color="auto"/>
              <w:bottom w:val="nil"/>
            </w:tcBorders>
            <w:vAlign w:val="center"/>
          </w:tcPr>
          <w:p w:rsidR="005646F1" w:rsidRPr="003E605B" w:rsidRDefault="005646F1" w:rsidP="004852CA">
            <w:pPr>
              <w:snapToGrid w:val="0"/>
              <w:rPr>
                <w:rFonts w:eastAsia="標楷體"/>
              </w:rPr>
            </w:pPr>
            <w:r w:rsidRPr="003E605B">
              <w:rPr>
                <w:rFonts w:eastAsia="標楷體"/>
              </w:rPr>
              <w:t xml:space="preserve">1. </w:t>
            </w:r>
            <w:r w:rsidRPr="003E605B">
              <w:rPr>
                <w:rFonts w:eastAsia="標楷體" w:hint="eastAsia"/>
              </w:rPr>
              <w:t>院訂必修課程：</w:t>
            </w:r>
            <w:r w:rsidRPr="003E605B">
              <w:rPr>
                <w:rFonts w:eastAsia="標楷體"/>
              </w:rPr>
              <w:t>(</w:t>
            </w:r>
            <w:r w:rsidRPr="003E605B">
              <w:rPr>
                <w:rFonts w:eastAsia="標楷體" w:hAnsi="標楷體" w:hint="eastAsia"/>
              </w:rPr>
              <w:t>不列入畢業學分</w:t>
            </w:r>
            <w:r w:rsidRPr="003E605B">
              <w:rPr>
                <w:rFonts w:eastAsia="標楷體" w:hAnsi="標楷體"/>
              </w:rPr>
              <w:t>)</w:t>
            </w:r>
          </w:p>
        </w:tc>
      </w:tr>
      <w:tr w:rsidR="005646F1" w:rsidRPr="00166F89" w:rsidTr="004852CA">
        <w:trPr>
          <w:cantSplit/>
          <w:jc w:val="center"/>
        </w:trPr>
        <w:tc>
          <w:tcPr>
            <w:tcW w:w="2640" w:type="dxa"/>
            <w:tcBorders>
              <w:top w:val="nil"/>
              <w:bottom w:val="dashSmallGap" w:sz="4" w:space="0" w:color="auto"/>
            </w:tcBorders>
            <w:vAlign w:val="center"/>
          </w:tcPr>
          <w:p w:rsidR="005646F1" w:rsidRPr="003E605B" w:rsidRDefault="005646F1" w:rsidP="004852CA">
            <w:pPr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 w:hAnsi="標楷體" w:hint="eastAsia"/>
              </w:rPr>
              <w:t>工程技術講座</w:t>
            </w:r>
            <w:r w:rsidRPr="003E605B">
              <w:rPr>
                <w:rFonts w:eastAsia="標楷體"/>
              </w:rPr>
              <w:t>(</w:t>
            </w:r>
            <w:r w:rsidRPr="003E605B">
              <w:rPr>
                <w:rFonts w:eastAsia="標楷體" w:hAnsi="標楷體" w:hint="eastAsia"/>
              </w:rPr>
              <w:t>一</w:t>
            </w:r>
            <w:r w:rsidRPr="003E605B">
              <w:rPr>
                <w:rFonts w:eastAsia="標楷體"/>
              </w:rPr>
              <w:t>)</w:t>
            </w:r>
          </w:p>
          <w:p w:rsidR="005646F1" w:rsidRPr="003E605B" w:rsidRDefault="005646F1" w:rsidP="004852CA">
            <w:pPr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/>
              </w:rPr>
              <w:t>(2-0-2)</w:t>
            </w:r>
          </w:p>
        </w:tc>
        <w:tc>
          <w:tcPr>
            <w:tcW w:w="2641" w:type="dxa"/>
            <w:tcBorders>
              <w:top w:val="nil"/>
              <w:bottom w:val="dashSmallGap" w:sz="4" w:space="0" w:color="auto"/>
            </w:tcBorders>
            <w:vAlign w:val="center"/>
          </w:tcPr>
          <w:p w:rsidR="005646F1" w:rsidRPr="003E605B" w:rsidRDefault="005646F1" w:rsidP="004852CA">
            <w:pPr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 w:hAnsi="標楷體" w:hint="eastAsia"/>
              </w:rPr>
              <w:t>工程技術講座</w:t>
            </w:r>
            <w:r w:rsidRPr="003E605B">
              <w:rPr>
                <w:rFonts w:eastAsia="標楷體"/>
              </w:rPr>
              <w:t>(</w:t>
            </w:r>
            <w:r w:rsidRPr="003E605B">
              <w:rPr>
                <w:rFonts w:eastAsia="標楷體" w:hAnsi="標楷體" w:hint="eastAsia"/>
              </w:rPr>
              <w:t>二</w:t>
            </w:r>
            <w:r w:rsidRPr="003E605B">
              <w:rPr>
                <w:rFonts w:eastAsia="標楷體"/>
              </w:rPr>
              <w:t>)</w:t>
            </w:r>
          </w:p>
          <w:p w:rsidR="005646F1" w:rsidRPr="003E605B" w:rsidRDefault="005646F1" w:rsidP="004852CA">
            <w:pPr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/>
              </w:rPr>
              <w:t>(2-0-2)</w:t>
            </w:r>
          </w:p>
        </w:tc>
        <w:tc>
          <w:tcPr>
            <w:tcW w:w="2640" w:type="dxa"/>
            <w:tcBorders>
              <w:top w:val="nil"/>
              <w:bottom w:val="dashSmallGap" w:sz="4" w:space="0" w:color="auto"/>
            </w:tcBorders>
            <w:vAlign w:val="center"/>
          </w:tcPr>
          <w:p w:rsidR="005646F1" w:rsidRPr="003E605B" w:rsidRDefault="005646F1" w:rsidP="004852C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641" w:type="dxa"/>
            <w:tcBorders>
              <w:top w:val="nil"/>
              <w:bottom w:val="dashSmallGap" w:sz="4" w:space="0" w:color="auto"/>
            </w:tcBorders>
            <w:vAlign w:val="center"/>
          </w:tcPr>
          <w:p w:rsidR="005646F1" w:rsidRPr="00166F89" w:rsidRDefault="005646F1" w:rsidP="004852CA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5646F1" w:rsidRPr="00166F89" w:rsidTr="004852CA">
        <w:trPr>
          <w:cantSplit/>
          <w:jc w:val="center"/>
        </w:trPr>
        <w:tc>
          <w:tcPr>
            <w:tcW w:w="2640" w:type="dxa"/>
            <w:tcBorders>
              <w:top w:val="dashSmallGap" w:sz="4" w:space="0" w:color="auto"/>
              <w:bottom w:val="nil"/>
            </w:tcBorders>
            <w:vAlign w:val="center"/>
          </w:tcPr>
          <w:p w:rsidR="005646F1" w:rsidRPr="003E605B" w:rsidRDefault="005646F1" w:rsidP="004852CA">
            <w:pPr>
              <w:snapToGrid w:val="0"/>
              <w:rPr>
                <w:rFonts w:eastAsia="標楷體" w:hAnsi="標楷體"/>
              </w:rPr>
            </w:pPr>
            <w:r w:rsidRPr="003E605B">
              <w:rPr>
                <w:rFonts w:eastAsia="標楷體"/>
              </w:rPr>
              <w:t xml:space="preserve">2. </w:t>
            </w:r>
            <w:r w:rsidRPr="003E605B">
              <w:rPr>
                <w:rFonts w:eastAsia="標楷體" w:hint="eastAsia"/>
              </w:rPr>
              <w:t>專業必修課程：</w:t>
            </w:r>
          </w:p>
        </w:tc>
        <w:tc>
          <w:tcPr>
            <w:tcW w:w="2641" w:type="dxa"/>
            <w:tcBorders>
              <w:top w:val="dashSmallGap" w:sz="4" w:space="0" w:color="auto"/>
              <w:bottom w:val="nil"/>
            </w:tcBorders>
            <w:vAlign w:val="center"/>
          </w:tcPr>
          <w:p w:rsidR="005646F1" w:rsidRPr="003E605B" w:rsidRDefault="005646F1" w:rsidP="004852CA">
            <w:pPr>
              <w:snapToGrid w:val="0"/>
              <w:jc w:val="center"/>
              <w:rPr>
                <w:rFonts w:eastAsia="標楷體" w:hAnsi="標楷體"/>
              </w:rPr>
            </w:pPr>
          </w:p>
        </w:tc>
        <w:tc>
          <w:tcPr>
            <w:tcW w:w="2640" w:type="dxa"/>
            <w:tcBorders>
              <w:top w:val="dashSmallGap" w:sz="4" w:space="0" w:color="auto"/>
              <w:bottom w:val="nil"/>
            </w:tcBorders>
            <w:vAlign w:val="center"/>
          </w:tcPr>
          <w:p w:rsidR="005646F1" w:rsidRPr="003E605B" w:rsidRDefault="005646F1" w:rsidP="004852C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641" w:type="dxa"/>
            <w:tcBorders>
              <w:top w:val="dashSmallGap" w:sz="4" w:space="0" w:color="auto"/>
              <w:bottom w:val="nil"/>
            </w:tcBorders>
            <w:vAlign w:val="center"/>
          </w:tcPr>
          <w:p w:rsidR="005646F1" w:rsidRPr="00166F89" w:rsidRDefault="005646F1" w:rsidP="004852CA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5646F1" w:rsidRPr="00166F89" w:rsidTr="004852CA">
        <w:trPr>
          <w:cantSplit/>
          <w:trHeight w:val="692"/>
          <w:jc w:val="center"/>
        </w:trPr>
        <w:tc>
          <w:tcPr>
            <w:tcW w:w="2640" w:type="dxa"/>
            <w:tcBorders>
              <w:top w:val="nil"/>
              <w:bottom w:val="double" w:sz="4" w:space="0" w:color="auto"/>
            </w:tcBorders>
            <w:vAlign w:val="center"/>
          </w:tcPr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 w:hint="eastAsia"/>
              </w:rPr>
              <w:t>專題討論</w:t>
            </w:r>
            <w:r w:rsidRPr="003E605B">
              <w:rPr>
                <w:rFonts w:eastAsia="標楷體"/>
              </w:rPr>
              <w:t>(</w:t>
            </w:r>
            <w:r w:rsidRPr="003E605B">
              <w:rPr>
                <w:rFonts w:eastAsia="標楷體" w:hint="eastAsia"/>
              </w:rPr>
              <w:t>一</w:t>
            </w:r>
            <w:r w:rsidRPr="003E605B">
              <w:rPr>
                <w:rFonts w:eastAsia="標楷體"/>
              </w:rPr>
              <w:t>)</w:t>
            </w:r>
          </w:p>
          <w:p w:rsidR="005646F1" w:rsidRPr="003E605B" w:rsidRDefault="005646F1" w:rsidP="00E814C2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/>
              </w:rPr>
              <w:t>(</w:t>
            </w:r>
            <w:r>
              <w:rPr>
                <w:rFonts w:eastAsia="標楷體"/>
              </w:rPr>
              <w:t>2-0-0</w:t>
            </w:r>
            <w:r w:rsidRPr="003E605B">
              <w:rPr>
                <w:rFonts w:eastAsia="標楷體"/>
              </w:rPr>
              <w:t>)</w:t>
            </w:r>
          </w:p>
        </w:tc>
        <w:tc>
          <w:tcPr>
            <w:tcW w:w="2641" w:type="dxa"/>
            <w:tcBorders>
              <w:top w:val="nil"/>
              <w:bottom w:val="double" w:sz="4" w:space="0" w:color="auto"/>
            </w:tcBorders>
            <w:vAlign w:val="center"/>
          </w:tcPr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 w:hint="eastAsia"/>
              </w:rPr>
              <w:t>專題討論</w:t>
            </w:r>
            <w:r w:rsidRPr="003E605B">
              <w:rPr>
                <w:rFonts w:eastAsia="標楷體"/>
              </w:rPr>
              <w:t>(</w:t>
            </w:r>
            <w:r w:rsidRPr="003E605B">
              <w:rPr>
                <w:rFonts w:eastAsia="標楷體" w:hint="eastAsia"/>
              </w:rPr>
              <w:t>二</w:t>
            </w:r>
            <w:r w:rsidRPr="003E605B">
              <w:rPr>
                <w:rFonts w:eastAsia="標楷體"/>
              </w:rPr>
              <w:t>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/>
              </w:rPr>
              <w:t>(</w:t>
            </w:r>
            <w:r>
              <w:rPr>
                <w:rFonts w:eastAsia="標楷體"/>
              </w:rPr>
              <w:t>2-0-0</w:t>
            </w:r>
            <w:r w:rsidRPr="003E605B">
              <w:rPr>
                <w:rFonts w:eastAsia="標楷體"/>
              </w:rPr>
              <w:t>)</w:t>
            </w:r>
          </w:p>
        </w:tc>
        <w:tc>
          <w:tcPr>
            <w:tcW w:w="2640" w:type="dxa"/>
            <w:tcBorders>
              <w:top w:val="nil"/>
              <w:bottom w:val="double" w:sz="4" w:space="0" w:color="auto"/>
            </w:tcBorders>
            <w:vAlign w:val="center"/>
          </w:tcPr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 w:hint="eastAsia"/>
              </w:rPr>
              <w:t>專題討論</w:t>
            </w:r>
            <w:r w:rsidRPr="003E605B">
              <w:rPr>
                <w:rFonts w:eastAsia="標楷體"/>
              </w:rPr>
              <w:t>(</w:t>
            </w:r>
            <w:r w:rsidRPr="003E605B">
              <w:rPr>
                <w:rFonts w:eastAsia="標楷體" w:hint="eastAsia"/>
              </w:rPr>
              <w:t>三</w:t>
            </w:r>
            <w:r w:rsidRPr="003E605B">
              <w:rPr>
                <w:rFonts w:eastAsia="標楷體"/>
              </w:rPr>
              <w:t>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/>
              </w:rPr>
              <w:t>(</w:t>
            </w:r>
            <w:r>
              <w:rPr>
                <w:rFonts w:eastAsia="標楷體"/>
              </w:rPr>
              <w:t>2-0-0</w:t>
            </w:r>
            <w:r w:rsidRPr="003E605B">
              <w:rPr>
                <w:rFonts w:eastAsia="標楷體"/>
              </w:rPr>
              <w:t>)</w:t>
            </w:r>
          </w:p>
        </w:tc>
        <w:tc>
          <w:tcPr>
            <w:tcW w:w="2641" w:type="dxa"/>
            <w:tcBorders>
              <w:top w:val="nil"/>
              <w:bottom w:val="double" w:sz="4" w:space="0" w:color="auto"/>
            </w:tcBorders>
            <w:vAlign w:val="center"/>
          </w:tcPr>
          <w:p w:rsidR="005646F1" w:rsidRPr="00166F8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166F89">
              <w:rPr>
                <w:rFonts w:eastAsia="標楷體" w:hint="eastAsia"/>
              </w:rPr>
              <w:t>專題討論</w:t>
            </w:r>
            <w:r w:rsidRPr="00166F89">
              <w:rPr>
                <w:rFonts w:eastAsia="標楷體"/>
              </w:rPr>
              <w:t>(</w:t>
            </w:r>
            <w:r w:rsidRPr="00166F89">
              <w:rPr>
                <w:rFonts w:eastAsia="標楷體" w:hint="eastAsia"/>
              </w:rPr>
              <w:t>四</w:t>
            </w:r>
            <w:r w:rsidRPr="00166F89">
              <w:rPr>
                <w:rFonts w:eastAsia="標楷體"/>
              </w:rPr>
              <w:t>)</w:t>
            </w:r>
          </w:p>
          <w:p w:rsidR="005646F1" w:rsidRPr="00166F8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/>
              </w:rPr>
              <w:t>(</w:t>
            </w:r>
            <w:r>
              <w:rPr>
                <w:rFonts w:eastAsia="標楷體"/>
              </w:rPr>
              <w:t>2-0-0</w:t>
            </w:r>
            <w:r w:rsidRPr="003E605B">
              <w:rPr>
                <w:rFonts w:eastAsia="標楷體"/>
              </w:rPr>
              <w:t>)</w:t>
            </w:r>
          </w:p>
        </w:tc>
      </w:tr>
      <w:tr w:rsidR="005646F1" w:rsidRPr="00166F89" w:rsidTr="00E814C2">
        <w:trPr>
          <w:cantSplit/>
          <w:trHeight w:val="323"/>
          <w:jc w:val="center"/>
        </w:trPr>
        <w:tc>
          <w:tcPr>
            <w:tcW w:w="2640" w:type="dxa"/>
            <w:tcBorders>
              <w:top w:val="nil"/>
              <w:bottom w:val="double" w:sz="4" w:space="0" w:color="auto"/>
            </w:tcBorders>
            <w:vAlign w:val="center"/>
          </w:tcPr>
          <w:p w:rsidR="005646F1" w:rsidRPr="003E605B" w:rsidRDefault="005646F1" w:rsidP="00E814C2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4-0-2</w:t>
            </w:r>
          </w:p>
        </w:tc>
        <w:tc>
          <w:tcPr>
            <w:tcW w:w="2641" w:type="dxa"/>
            <w:tcBorders>
              <w:top w:val="nil"/>
              <w:bottom w:val="double" w:sz="4" w:space="0" w:color="auto"/>
            </w:tcBorders>
            <w:vAlign w:val="center"/>
          </w:tcPr>
          <w:p w:rsidR="005646F1" w:rsidRPr="003E605B" w:rsidRDefault="005646F1" w:rsidP="00E814C2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4-0-2</w:t>
            </w:r>
          </w:p>
        </w:tc>
        <w:tc>
          <w:tcPr>
            <w:tcW w:w="2640" w:type="dxa"/>
            <w:tcBorders>
              <w:top w:val="nil"/>
              <w:bottom w:val="double" w:sz="4" w:space="0" w:color="auto"/>
            </w:tcBorders>
            <w:vAlign w:val="center"/>
          </w:tcPr>
          <w:p w:rsidR="005646F1" w:rsidRPr="003E605B" w:rsidRDefault="005646F1" w:rsidP="00E814C2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2-0-0</w:t>
            </w:r>
          </w:p>
        </w:tc>
        <w:tc>
          <w:tcPr>
            <w:tcW w:w="2641" w:type="dxa"/>
            <w:tcBorders>
              <w:top w:val="nil"/>
              <w:bottom w:val="double" w:sz="4" w:space="0" w:color="auto"/>
            </w:tcBorders>
            <w:vAlign w:val="center"/>
          </w:tcPr>
          <w:p w:rsidR="005646F1" w:rsidRPr="00166F89" w:rsidRDefault="005646F1" w:rsidP="00E814C2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2-0-0</w:t>
            </w:r>
          </w:p>
        </w:tc>
      </w:tr>
      <w:tr w:rsidR="005646F1" w:rsidRPr="00166F89" w:rsidTr="004852CA">
        <w:trPr>
          <w:cantSplit/>
          <w:jc w:val="center"/>
        </w:trPr>
        <w:tc>
          <w:tcPr>
            <w:tcW w:w="10562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46F1" w:rsidRPr="003E605B" w:rsidRDefault="005646F1" w:rsidP="004852CA">
            <w:pPr>
              <w:tabs>
                <w:tab w:val="left" w:pos="360"/>
                <w:tab w:val="left" w:pos="434"/>
                <w:tab w:val="left" w:pos="840"/>
              </w:tabs>
              <w:snapToGrid w:val="0"/>
              <w:spacing w:line="264" w:lineRule="auto"/>
              <w:rPr>
                <w:rFonts w:eastAsia="標楷體"/>
                <w:sz w:val="28"/>
                <w:szCs w:val="28"/>
              </w:rPr>
            </w:pPr>
            <w:r w:rsidRPr="003E605B">
              <w:rPr>
                <w:rFonts w:eastAsia="標楷體" w:hAnsi="標楷體" w:hint="eastAsia"/>
                <w:sz w:val="28"/>
                <w:szCs w:val="28"/>
              </w:rPr>
              <w:t>專業選修</w:t>
            </w:r>
            <w:r w:rsidRPr="003E605B">
              <w:rPr>
                <w:rFonts w:eastAsia="標楷體" w:hint="eastAsia"/>
                <w:sz w:val="28"/>
                <w:szCs w:val="28"/>
              </w:rPr>
              <w:t>科目</w:t>
            </w:r>
            <w:r w:rsidRPr="003E605B">
              <w:rPr>
                <w:rFonts w:eastAsia="標楷體"/>
                <w:sz w:val="28"/>
                <w:szCs w:val="28"/>
              </w:rPr>
              <w:t>(</w:t>
            </w:r>
            <w:r w:rsidRPr="003E605B">
              <w:rPr>
                <w:rFonts w:eastAsia="標楷體" w:hAnsi="標楷體" w:hint="eastAsia"/>
                <w:sz w:val="28"/>
                <w:szCs w:val="28"/>
              </w:rPr>
              <w:t>至少修畢</w:t>
            </w:r>
            <w:r w:rsidRPr="003E605B">
              <w:rPr>
                <w:rFonts w:eastAsia="標楷體"/>
                <w:sz w:val="28"/>
                <w:szCs w:val="28"/>
              </w:rPr>
              <w:t>30</w:t>
            </w:r>
            <w:r w:rsidRPr="003E605B">
              <w:rPr>
                <w:rFonts w:eastAsia="標楷體" w:hAnsi="標楷體" w:hint="eastAsia"/>
                <w:sz w:val="28"/>
                <w:szCs w:val="28"/>
              </w:rPr>
              <w:t>學分</w:t>
            </w:r>
            <w:r w:rsidRPr="003E605B">
              <w:rPr>
                <w:rFonts w:eastAsia="標楷體"/>
                <w:sz w:val="28"/>
                <w:szCs w:val="28"/>
              </w:rPr>
              <w:t>)</w:t>
            </w:r>
          </w:p>
        </w:tc>
      </w:tr>
      <w:tr w:rsidR="005646F1" w:rsidRPr="00166F89" w:rsidTr="004852CA">
        <w:trPr>
          <w:cantSplit/>
          <w:jc w:val="center"/>
        </w:trPr>
        <w:tc>
          <w:tcPr>
            <w:tcW w:w="2640" w:type="dxa"/>
            <w:tcBorders>
              <w:top w:val="nil"/>
            </w:tcBorders>
          </w:tcPr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 w:hint="eastAsia"/>
                <w:spacing w:val="-20"/>
              </w:rPr>
              <w:t>環工化學原理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/>
                <w:spacing w:val="-2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 w:hint="eastAsia"/>
                <w:spacing w:val="-20"/>
              </w:rPr>
              <w:t>污染物傳輸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/>
                <w:spacing w:val="-2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 w:hint="eastAsia"/>
                <w:spacing w:val="-20"/>
              </w:rPr>
              <w:t>風險評估與管理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/>
                <w:spacing w:val="-20"/>
              </w:rPr>
              <w:t>(3-0-3)</w:t>
            </w:r>
          </w:p>
          <w:p w:rsidR="005646F1" w:rsidRPr="003E605B" w:rsidRDefault="005646F1" w:rsidP="004852CA">
            <w:pPr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 w:hint="eastAsia"/>
                <w:spacing w:val="-20"/>
              </w:rPr>
              <w:t>實驗設計與分析</w:t>
            </w:r>
          </w:p>
          <w:p w:rsidR="005646F1" w:rsidRPr="003E605B" w:rsidRDefault="005646F1" w:rsidP="004852CA">
            <w:pPr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/>
                <w:spacing w:val="-2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 w:hint="eastAsia"/>
                <w:spacing w:val="-20"/>
              </w:rPr>
              <w:t>氣膠學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/>
                <w:spacing w:val="-2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Style w:val="HTMLTypewriter"/>
                <w:rFonts w:eastAsia="標楷體" w:cs="細明體"/>
                <w:szCs w:val="24"/>
              </w:rPr>
            </w:pPr>
            <w:r w:rsidRPr="003E605B">
              <w:rPr>
                <w:rStyle w:val="HTMLTypewriter"/>
                <w:rFonts w:eastAsia="標楷體" w:hAnsi="標楷體" w:cs="細明體" w:hint="eastAsia"/>
                <w:szCs w:val="24"/>
              </w:rPr>
              <w:t>有害物質處理與管理</w:t>
            </w:r>
            <w:r w:rsidRPr="003E605B">
              <w:rPr>
                <w:rStyle w:val="HTMLTypewriter"/>
                <w:rFonts w:eastAsia="標楷體" w:cs="細明體"/>
                <w:szCs w:val="24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 w:hAnsi="標楷體" w:hint="eastAsia"/>
                <w:kern w:val="0"/>
              </w:rPr>
              <w:t>環境系統分析應用</w:t>
            </w:r>
            <w:r w:rsidRPr="003E605B">
              <w:rPr>
                <w:rFonts w:eastAsia="標楷體"/>
                <w:kern w:val="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 w:hAnsi="標楷體" w:hint="eastAsia"/>
              </w:rPr>
              <w:t>國際事務與環保趨勢</w:t>
            </w:r>
          </w:p>
          <w:p w:rsidR="005646F1" w:rsidRPr="003E605B" w:rsidRDefault="005646F1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kern w:val="0"/>
              </w:rPr>
            </w:pPr>
            <w:r w:rsidRPr="003E605B">
              <w:rPr>
                <w:rFonts w:eastAsia="標楷體"/>
                <w:kern w:val="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C00000"/>
                <w:kern w:val="0"/>
              </w:rPr>
            </w:pPr>
            <w:r w:rsidRPr="003E605B">
              <w:rPr>
                <w:rFonts w:eastAsia="標楷體" w:hint="eastAsia"/>
                <w:color w:val="C00000"/>
                <w:kern w:val="0"/>
              </w:rPr>
              <w:t>數值分析</w:t>
            </w:r>
          </w:p>
          <w:p w:rsidR="005646F1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 w:hAnsi="標楷體"/>
                <w:kern w:val="0"/>
              </w:rPr>
            </w:pPr>
            <w:r w:rsidRPr="003E605B">
              <w:rPr>
                <w:rFonts w:eastAsia="標楷體"/>
                <w:color w:val="C00000"/>
                <w:kern w:val="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kern w:val="0"/>
              </w:rPr>
            </w:pPr>
            <w:r w:rsidRPr="003E605B">
              <w:rPr>
                <w:rFonts w:eastAsia="標楷體" w:hAnsi="標楷體" w:hint="eastAsia"/>
                <w:kern w:val="0"/>
              </w:rPr>
              <w:t>生物科技應用特論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/>
                <w:kern w:val="0"/>
              </w:rPr>
              <w:t>(3-0-3)</w:t>
            </w:r>
          </w:p>
        </w:tc>
        <w:tc>
          <w:tcPr>
            <w:tcW w:w="2641" w:type="dxa"/>
            <w:tcBorders>
              <w:top w:val="nil"/>
            </w:tcBorders>
          </w:tcPr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 w:hint="eastAsia"/>
                <w:spacing w:val="-20"/>
              </w:rPr>
              <w:t>環工生物原理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/>
                <w:spacing w:val="-2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 w:hint="eastAsia"/>
                <w:spacing w:val="-20"/>
              </w:rPr>
              <w:t>工業廢氣處理與設計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/>
                <w:spacing w:val="-2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 w:hint="eastAsia"/>
                <w:spacing w:val="-20"/>
              </w:rPr>
              <w:t>廢水高級處理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/>
                <w:spacing w:val="-2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Style w:val="HTMLTypewriter"/>
                <w:rFonts w:eastAsia="標楷體" w:cs="細明體"/>
                <w:spacing w:val="-10"/>
                <w:szCs w:val="24"/>
              </w:rPr>
            </w:pPr>
            <w:r w:rsidRPr="003E605B">
              <w:rPr>
                <w:rStyle w:val="HTMLTypewriter"/>
                <w:rFonts w:eastAsia="標楷體" w:cs="細明體" w:hint="eastAsia"/>
                <w:spacing w:val="-10"/>
                <w:szCs w:val="24"/>
              </w:rPr>
              <w:t>產業與環境永續經營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Style w:val="HTMLTypewriter"/>
                <w:rFonts w:eastAsia="標楷體" w:cs="細明體"/>
                <w:szCs w:val="24"/>
              </w:rPr>
            </w:pPr>
            <w:r w:rsidRPr="003E605B">
              <w:rPr>
                <w:rStyle w:val="HTMLTypewriter"/>
                <w:rFonts w:eastAsia="標楷體" w:cs="細明體"/>
                <w:szCs w:val="24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kern w:val="0"/>
              </w:rPr>
            </w:pPr>
            <w:r w:rsidRPr="003E605B">
              <w:rPr>
                <w:rFonts w:eastAsia="標楷體" w:hint="eastAsia"/>
                <w:kern w:val="0"/>
              </w:rPr>
              <w:t>水質管理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kern w:val="0"/>
              </w:rPr>
            </w:pPr>
            <w:r w:rsidRPr="003E605B">
              <w:rPr>
                <w:rFonts w:eastAsia="標楷體"/>
                <w:kern w:val="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 w:hint="eastAsia"/>
              </w:rPr>
              <w:t>粒狀污染物控制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 w:hAnsi="標楷體" w:hint="eastAsia"/>
              </w:rPr>
              <w:t>環保暨安全節能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/>
              </w:rPr>
              <w:t>(3-0-3)</w:t>
            </w:r>
          </w:p>
        </w:tc>
        <w:tc>
          <w:tcPr>
            <w:tcW w:w="2640" w:type="dxa"/>
            <w:tcBorders>
              <w:top w:val="nil"/>
            </w:tcBorders>
          </w:tcPr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 w:hint="eastAsia"/>
                <w:spacing w:val="-20"/>
              </w:rPr>
              <w:t>環工物理原理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/>
                <w:spacing w:val="-2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 w:hint="eastAsia"/>
              </w:rPr>
              <w:t>生命週期評估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3E605B">
              <w:rPr>
                <w:rFonts w:eastAsia="標楷體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 w:hint="eastAsia"/>
                <w:spacing w:val="-20"/>
              </w:rPr>
              <w:t>空氣毒物學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/>
                <w:spacing w:val="-2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 w:hint="eastAsia"/>
                <w:spacing w:val="-20"/>
              </w:rPr>
              <w:t>環境奈米科技應用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/>
                <w:spacing w:val="-2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kern w:val="0"/>
              </w:rPr>
            </w:pPr>
            <w:r w:rsidRPr="003E605B">
              <w:rPr>
                <w:rFonts w:eastAsia="標楷體" w:hAnsi="標楷體" w:hint="eastAsia"/>
                <w:kern w:val="0"/>
              </w:rPr>
              <w:t>環境永續發展理論與應用</w:t>
            </w:r>
            <w:r w:rsidRPr="003E605B">
              <w:rPr>
                <w:rFonts w:eastAsia="標楷體"/>
                <w:kern w:val="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kern w:val="0"/>
              </w:rPr>
            </w:pPr>
            <w:r w:rsidRPr="003E605B">
              <w:rPr>
                <w:rFonts w:eastAsia="標楷體" w:hint="eastAsia"/>
                <w:kern w:val="0"/>
              </w:rPr>
              <w:t>企業節能減碳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kern w:val="0"/>
              </w:rPr>
            </w:pPr>
            <w:r w:rsidRPr="003E605B">
              <w:rPr>
                <w:rFonts w:eastAsia="標楷體"/>
                <w:kern w:val="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>
              <w:rPr>
                <w:rFonts w:eastAsia="標楷體" w:hint="eastAsia"/>
                <w:spacing w:val="-20"/>
              </w:rPr>
              <w:t>工業廢水處理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3E605B">
              <w:rPr>
                <w:rFonts w:eastAsia="標楷體"/>
                <w:spacing w:val="-20"/>
              </w:rPr>
              <w:t>(3-0-3)</w:t>
            </w:r>
          </w:p>
          <w:p w:rsidR="005646F1" w:rsidRPr="003E605B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641" w:type="dxa"/>
            <w:tcBorders>
              <w:top w:val="nil"/>
            </w:tcBorders>
          </w:tcPr>
          <w:p w:rsidR="005646F1" w:rsidRPr="00166F8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166F89">
              <w:rPr>
                <w:rFonts w:eastAsia="標楷體" w:hint="eastAsia"/>
                <w:spacing w:val="-20"/>
              </w:rPr>
              <w:t>半導體污染防治特論</w:t>
            </w:r>
          </w:p>
          <w:p w:rsidR="005646F1" w:rsidRPr="00166F8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166F89">
              <w:rPr>
                <w:rFonts w:eastAsia="標楷體"/>
                <w:spacing w:val="-20"/>
              </w:rPr>
              <w:t>(3-0-3)</w:t>
            </w:r>
          </w:p>
          <w:p w:rsidR="005646F1" w:rsidRPr="00166F89" w:rsidRDefault="005646F1" w:rsidP="004852CA">
            <w:pPr>
              <w:snapToGrid w:val="0"/>
              <w:jc w:val="center"/>
              <w:rPr>
                <w:rFonts w:eastAsia="標楷體"/>
                <w:spacing w:val="-20"/>
              </w:rPr>
            </w:pPr>
            <w:r w:rsidRPr="00166F89">
              <w:rPr>
                <w:rFonts w:eastAsia="標楷體" w:hint="eastAsia"/>
                <w:spacing w:val="-20"/>
              </w:rPr>
              <w:t>地下污染復育</w:t>
            </w:r>
          </w:p>
          <w:p w:rsidR="005646F1" w:rsidRPr="00166F89" w:rsidRDefault="005646F1" w:rsidP="004852CA">
            <w:pPr>
              <w:snapToGrid w:val="0"/>
              <w:jc w:val="center"/>
              <w:rPr>
                <w:rFonts w:eastAsia="標楷體"/>
                <w:spacing w:val="-20"/>
              </w:rPr>
            </w:pPr>
            <w:r w:rsidRPr="00166F89">
              <w:rPr>
                <w:rFonts w:eastAsia="標楷體"/>
                <w:spacing w:val="-20"/>
              </w:rPr>
              <w:t>(3-0-3)</w:t>
            </w:r>
          </w:p>
          <w:p w:rsidR="005646F1" w:rsidRPr="00166F8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166F89">
              <w:rPr>
                <w:rFonts w:eastAsia="標楷體" w:hint="eastAsia"/>
                <w:spacing w:val="-20"/>
              </w:rPr>
              <w:t>空氣品質管理</w:t>
            </w:r>
          </w:p>
          <w:p w:rsidR="005646F1" w:rsidRPr="00166F89" w:rsidRDefault="005646F1" w:rsidP="004852CA">
            <w:pPr>
              <w:snapToGrid w:val="0"/>
              <w:jc w:val="center"/>
              <w:rPr>
                <w:rFonts w:eastAsia="標楷體"/>
                <w:spacing w:val="-20"/>
              </w:rPr>
            </w:pPr>
            <w:r w:rsidRPr="00166F89">
              <w:rPr>
                <w:rFonts w:eastAsia="標楷體"/>
                <w:spacing w:val="-20"/>
              </w:rPr>
              <w:t>(3-0-3)</w:t>
            </w:r>
          </w:p>
          <w:p w:rsidR="005646F1" w:rsidRPr="00166F8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166F89">
              <w:rPr>
                <w:rFonts w:eastAsia="標楷體" w:hint="eastAsia"/>
                <w:spacing w:val="-20"/>
              </w:rPr>
              <w:t>水處理廠設計</w:t>
            </w:r>
          </w:p>
          <w:p w:rsidR="005646F1" w:rsidRPr="00166F8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166F89">
              <w:rPr>
                <w:rFonts w:eastAsia="標楷體"/>
                <w:spacing w:val="-20"/>
              </w:rPr>
              <w:t>(3-0-3)</w:t>
            </w:r>
          </w:p>
          <w:p w:rsidR="005646F1" w:rsidRPr="00C3672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Style w:val="HTMLTypewriter"/>
                <w:rFonts w:eastAsia="標楷體" w:cs="細明體"/>
                <w:szCs w:val="24"/>
              </w:rPr>
            </w:pPr>
            <w:r w:rsidRPr="00C36729">
              <w:rPr>
                <w:rStyle w:val="HTMLTypewriter"/>
                <w:rFonts w:eastAsia="標楷體" w:hAnsi="標楷體" w:cs="細明體" w:hint="eastAsia"/>
                <w:szCs w:val="24"/>
              </w:rPr>
              <w:t>綠色技術與資源管理</w:t>
            </w:r>
          </w:p>
          <w:p w:rsidR="005646F1" w:rsidRPr="00C3672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Style w:val="HTMLTypewriter"/>
                <w:rFonts w:eastAsia="標楷體" w:cs="細明體"/>
                <w:szCs w:val="24"/>
              </w:rPr>
            </w:pPr>
            <w:r w:rsidRPr="00C36729">
              <w:rPr>
                <w:rStyle w:val="HTMLTypewriter"/>
                <w:rFonts w:eastAsia="標楷體" w:cs="細明體"/>
                <w:szCs w:val="24"/>
              </w:rPr>
              <w:t>(3-0-3)</w:t>
            </w:r>
          </w:p>
          <w:p w:rsidR="005646F1" w:rsidRPr="00166F8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spacing w:val="-20"/>
              </w:rPr>
            </w:pPr>
            <w:r w:rsidRPr="00166F89">
              <w:rPr>
                <w:rFonts w:eastAsia="標楷體" w:hAnsi="標楷體" w:hint="eastAsia"/>
                <w:spacing w:val="-20"/>
              </w:rPr>
              <w:t>環境政策與法規</w:t>
            </w:r>
          </w:p>
          <w:p w:rsidR="005646F1" w:rsidRPr="00166F8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kern w:val="0"/>
              </w:rPr>
            </w:pPr>
            <w:r w:rsidRPr="00166F89">
              <w:rPr>
                <w:rFonts w:eastAsia="標楷體"/>
                <w:kern w:val="0"/>
              </w:rPr>
              <w:t>(3-0-3)</w:t>
            </w:r>
          </w:p>
          <w:p w:rsidR="005646F1" w:rsidRPr="00166F8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166F89">
              <w:rPr>
                <w:rFonts w:eastAsia="標楷體" w:hint="eastAsia"/>
              </w:rPr>
              <w:t>氣狀污染物控制</w:t>
            </w:r>
          </w:p>
          <w:p w:rsidR="005646F1" w:rsidRPr="00166F8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166F89">
              <w:rPr>
                <w:rFonts w:eastAsia="標楷體"/>
              </w:rPr>
              <w:t>(3-0-3)</w:t>
            </w:r>
          </w:p>
          <w:p w:rsidR="005646F1" w:rsidRPr="00166F8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</w:rPr>
            </w:pPr>
            <w:r w:rsidRPr="00166F89">
              <w:rPr>
                <w:rFonts w:eastAsia="標楷體" w:hint="eastAsia"/>
              </w:rPr>
              <w:t>生態風險評估</w:t>
            </w:r>
          </w:p>
          <w:p w:rsidR="005646F1" w:rsidRPr="00166F89" w:rsidRDefault="005646F1" w:rsidP="004852CA">
            <w:pPr>
              <w:tabs>
                <w:tab w:val="left" w:pos="4140"/>
              </w:tabs>
              <w:snapToGrid w:val="0"/>
              <w:jc w:val="center"/>
              <w:rPr>
                <w:rFonts w:eastAsia="標楷體"/>
                <w:b/>
              </w:rPr>
            </w:pPr>
            <w:r w:rsidRPr="00166F89">
              <w:rPr>
                <w:rFonts w:eastAsia="標楷體"/>
              </w:rPr>
              <w:t>(3-0-3)</w:t>
            </w:r>
          </w:p>
        </w:tc>
      </w:tr>
      <w:tr w:rsidR="005646F1" w:rsidRPr="00166F89" w:rsidTr="004852CA">
        <w:trPr>
          <w:cantSplit/>
          <w:jc w:val="center"/>
        </w:trPr>
        <w:tc>
          <w:tcPr>
            <w:tcW w:w="10562" w:type="dxa"/>
            <w:gridSpan w:val="4"/>
            <w:tcBorders>
              <w:top w:val="double" w:sz="4" w:space="0" w:color="auto"/>
            </w:tcBorders>
            <w:vAlign w:val="center"/>
          </w:tcPr>
          <w:p w:rsidR="005646F1" w:rsidRPr="00166F89" w:rsidRDefault="005646F1" w:rsidP="004852CA">
            <w:pPr>
              <w:snapToGrid w:val="0"/>
              <w:spacing w:line="264" w:lineRule="auto"/>
              <w:rPr>
                <w:rFonts w:eastAsia="標楷體"/>
              </w:rPr>
            </w:pPr>
            <w:r w:rsidRPr="00166F89">
              <w:rPr>
                <w:rFonts w:eastAsia="標楷體" w:hAnsi="標楷體" w:hint="eastAsia"/>
                <w:sz w:val="28"/>
                <w:szCs w:val="28"/>
              </w:rPr>
              <w:t>論文</w:t>
            </w:r>
            <w:r w:rsidRPr="00166F89">
              <w:rPr>
                <w:rFonts w:eastAsia="標楷體"/>
                <w:sz w:val="28"/>
                <w:szCs w:val="28"/>
              </w:rPr>
              <w:t>6</w:t>
            </w:r>
            <w:r w:rsidRPr="00166F89">
              <w:rPr>
                <w:rFonts w:eastAsia="標楷體" w:hAnsi="標楷體" w:hint="eastAsia"/>
                <w:sz w:val="28"/>
                <w:szCs w:val="28"/>
              </w:rPr>
              <w:t>學分</w:t>
            </w:r>
          </w:p>
        </w:tc>
      </w:tr>
      <w:tr w:rsidR="005646F1" w:rsidRPr="00166F89" w:rsidTr="004852CA">
        <w:trPr>
          <w:cantSplit/>
          <w:trHeight w:val="484"/>
          <w:jc w:val="center"/>
        </w:trPr>
        <w:tc>
          <w:tcPr>
            <w:tcW w:w="10562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46F1" w:rsidRPr="00166F89" w:rsidRDefault="005646F1" w:rsidP="004852CA">
            <w:pPr>
              <w:tabs>
                <w:tab w:val="left" w:pos="360"/>
                <w:tab w:val="left" w:pos="434"/>
                <w:tab w:val="left" w:pos="840"/>
              </w:tabs>
              <w:snapToGrid w:val="0"/>
              <w:spacing w:line="264" w:lineRule="auto"/>
              <w:rPr>
                <w:rFonts w:eastAsia="標楷體"/>
                <w:sz w:val="28"/>
                <w:szCs w:val="28"/>
              </w:rPr>
            </w:pPr>
            <w:r w:rsidRPr="00166F89">
              <w:rPr>
                <w:rFonts w:eastAsia="標楷體" w:hAnsi="標楷體" w:hint="eastAsia"/>
                <w:sz w:val="28"/>
                <w:szCs w:val="28"/>
              </w:rPr>
              <w:t>最低畢業學分：</w:t>
            </w:r>
            <w:r w:rsidRPr="00166F89">
              <w:rPr>
                <w:rFonts w:eastAsia="標楷體"/>
                <w:sz w:val="28"/>
                <w:szCs w:val="28"/>
              </w:rPr>
              <w:t>36</w:t>
            </w:r>
            <w:r w:rsidRPr="00166F89">
              <w:rPr>
                <w:rFonts w:eastAsia="標楷體" w:hAnsi="標楷體" w:hint="eastAsia"/>
                <w:sz w:val="28"/>
                <w:szCs w:val="28"/>
              </w:rPr>
              <w:t>學分</w:t>
            </w:r>
            <w:r w:rsidRPr="00166F89">
              <w:rPr>
                <w:rFonts w:eastAsia="標楷體" w:hAnsi="標楷體"/>
                <w:sz w:val="28"/>
                <w:szCs w:val="28"/>
              </w:rPr>
              <w:t xml:space="preserve"> </w:t>
            </w:r>
          </w:p>
        </w:tc>
      </w:tr>
    </w:tbl>
    <w:p w:rsidR="005646F1" w:rsidRPr="00C36729" w:rsidRDefault="005646F1" w:rsidP="005646F1">
      <w:pPr>
        <w:tabs>
          <w:tab w:val="left" w:pos="540"/>
        </w:tabs>
        <w:adjustRightInd w:val="0"/>
        <w:snapToGrid w:val="0"/>
        <w:spacing w:beforeLines="50" w:before="180"/>
        <w:ind w:left="31680" w:rightChars="-255" w:right="31680" w:hangingChars="270" w:firstLine="31680"/>
        <w:rPr>
          <w:rFonts w:eastAsia="標楷體" w:hAnsi="標楷體"/>
        </w:rPr>
      </w:pPr>
      <w:r w:rsidRPr="00C36729">
        <w:rPr>
          <w:rFonts w:eastAsia="標楷體" w:hAnsi="標楷體" w:hint="eastAsia"/>
        </w:rPr>
        <w:t>註：</w:t>
      </w:r>
      <w:r w:rsidRPr="00C36729">
        <w:rPr>
          <w:rFonts w:eastAsia="標楷體"/>
        </w:rPr>
        <w:t>1.</w:t>
      </w:r>
      <w:r w:rsidRPr="00C36729">
        <w:rPr>
          <w:rFonts w:eastAsia="標楷體" w:hAnsi="標楷體" w:hint="eastAsia"/>
        </w:rPr>
        <w:t>研究生於大學部修習之課程必須具有工程、分析、力學等相關科目，認定原則標準由系所認定之。未符合科目要求者，得由指導教授指定加強修習科目，但不得列入畢業學分數計算。</w:t>
      </w:r>
    </w:p>
    <w:p w:rsidR="005646F1" w:rsidRDefault="005646F1" w:rsidP="006A614C">
      <w:pPr>
        <w:tabs>
          <w:tab w:val="left" w:pos="540"/>
        </w:tabs>
        <w:adjustRightInd w:val="0"/>
        <w:snapToGrid w:val="0"/>
        <w:ind w:leftChars="215" w:left="31680" w:rightChars="-255" w:right="31680" w:hangingChars="80" w:firstLine="31680"/>
        <w:rPr>
          <w:rFonts w:eastAsia="標楷體" w:hAnsi="標楷體"/>
        </w:rPr>
      </w:pPr>
      <w:r>
        <w:rPr>
          <w:rFonts w:eastAsia="標楷體" w:hAnsi="標楷體"/>
        </w:rPr>
        <w:t>2</w:t>
      </w:r>
      <w:r w:rsidRPr="00C36729">
        <w:rPr>
          <w:rFonts w:eastAsia="標楷體" w:hAnsi="標楷體"/>
        </w:rPr>
        <w:t>.</w:t>
      </w:r>
      <w:r w:rsidRPr="00C36729">
        <w:rPr>
          <w:rFonts w:eastAsia="標楷體" w:hAnsi="標楷體" w:hint="eastAsia"/>
        </w:rPr>
        <w:t>工程技術講座</w:t>
      </w:r>
      <w:r w:rsidRPr="00C36729">
        <w:rPr>
          <w:rFonts w:eastAsia="標楷體" w:hAnsi="標楷體"/>
        </w:rPr>
        <w:t>(</w:t>
      </w:r>
      <w:r w:rsidRPr="00C36729">
        <w:rPr>
          <w:rFonts w:eastAsia="標楷體" w:hAnsi="標楷體" w:hint="eastAsia"/>
        </w:rPr>
        <w:t>一</w:t>
      </w:r>
      <w:r w:rsidRPr="00C36729">
        <w:rPr>
          <w:rFonts w:eastAsia="標楷體" w:hAnsi="標楷體"/>
        </w:rPr>
        <w:t>)(</w:t>
      </w:r>
      <w:r w:rsidRPr="00C36729">
        <w:rPr>
          <w:rFonts w:eastAsia="標楷體" w:hAnsi="標楷體" w:hint="eastAsia"/>
        </w:rPr>
        <w:t>二</w:t>
      </w:r>
      <w:r w:rsidRPr="00C36729">
        <w:rPr>
          <w:rFonts w:eastAsia="標楷體" w:hAnsi="標楷體"/>
        </w:rPr>
        <w:t>)</w:t>
      </w:r>
      <w:r w:rsidRPr="00C36729">
        <w:rPr>
          <w:rFonts w:eastAsia="標楷體" w:hAnsi="標楷體" w:hint="eastAsia"/>
        </w:rPr>
        <w:t>為必修，但不列入畢業學分數計算</w:t>
      </w:r>
    </w:p>
    <w:p w:rsidR="005646F1" w:rsidRDefault="005646F1" w:rsidP="000202A3">
      <w:pPr>
        <w:tabs>
          <w:tab w:val="left" w:pos="540"/>
        </w:tabs>
        <w:wordWrap w:val="0"/>
        <w:adjustRightInd w:val="0"/>
        <w:snapToGrid w:val="0"/>
        <w:ind w:leftChars="215" w:left="31680" w:hangingChars="80" w:firstLine="31680"/>
        <w:jc w:val="right"/>
      </w:pPr>
      <w:r>
        <w:rPr>
          <w:rFonts w:eastAsia="標楷體"/>
        </w:rPr>
        <w:t xml:space="preserve">103.06 </w:t>
      </w:r>
      <w:r w:rsidRPr="00C36729">
        <w:rPr>
          <w:rFonts w:eastAsia="標楷體" w:hint="eastAsia"/>
        </w:rPr>
        <w:t>修</w:t>
      </w:r>
      <w:r w:rsidRPr="00C36729">
        <w:rPr>
          <w:rFonts w:eastAsia="標楷體" w:hAnsi="標楷體" w:hint="eastAsia"/>
        </w:rPr>
        <w:t>訂</w:t>
      </w:r>
    </w:p>
    <w:sectPr w:rsidR="005646F1" w:rsidSect="006D343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6F1" w:rsidRDefault="005646F1" w:rsidP="00C92339">
      <w:r>
        <w:separator/>
      </w:r>
    </w:p>
  </w:endnote>
  <w:endnote w:type="continuationSeparator" w:id="0">
    <w:p w:rsidR="005646F1" w:rsidRDefault="005646F1" w:rsidP="00C92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6F1" w:rsidRDefault="005646F1" w:rsidP="00C92339">
      <w:r>
        <w:separator/>
      </w:r>
    </w:p>
  </w:footnote>
  <w:footnote w:type="continuationSeparator" w:id="0">
    <w:p w:rsidR="005646F1" w:rsidRDefault="005646F1" w:rsidP="00C923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3438"/>
    <w:rsid w:val="00001236"/>
    <w:rsid w:val="0000414A"/>
    <w:rsid w:val="00007E31"/>
    <w:rsid w:val="0001518D"/>
    <w:rsid w:val="00017C26"/>
    <w:rsid w:val="000202A3"/>
    <w:rsid w:val="0002232F"/>
    <w:rsid w:val="000233F1"/>
    <w:rsid w:val="00023778"/>
    <w:rsid w:val="00023D98"/>
    <w:rsid w:val="0003024A"/>
    <w:rsid w:val="0003292A"/>
    <w:rsid w:val="00033F57"/>
    <w:rsid w:val="00035282"/>
    <w:rsid w:val="00035988"/>
    <w:rsid w:val="00040CBD"/>
    <w:rsid w:val="000410CD"/>
    <w:rsid w:val="00041BE9"/>
    <w:rsid w:val="00043419"/>
    <w:rsid w:val="00047505"/>
    <w:rsid w:val="00056478"/>
    <w:rsid w:val="0005729F"/>
    <w:rsid w:val="000601A0"/>
    <w:rsid w:val="00063D30"/>
    <w:rsid w:val="00064972"/>
    <w:rsid w:val="00066DFA"/>
    <w:rsid w:val="00071C22"/>
    <w:rsid w:val="0007361F"/>
    <w:rsid w:val="00074BC7"/>
    <w:rsid w:val="000750DA"/>
    <w:rsid w:val="00075504"/>
    <w:rsid w:val="000768A2"/>
    <w:rsid w:val="00077729"/>
    <w:rsid w:val="00080F9C"/>
    <w:rsid w:val="000824EA"/>
    <w:rsid w:val="00083058"/>
    <w:rsid w:val="000833D5"/>
    <w:rsid w:val="00087085"/>
    <w:rsid w:val="00087FF1"/>
    <w:rsid w:val="00092962"/>
    <w:rsid w:val="00092BE8"/>
    <w:rsid w:val="00097929"/>
    <w:rsid w:val="00097D5C"/>
    <w:rsid w:val="000A4F87"/>
    <w:rsid w:val="000A56BC"/>
    <w:rsid w:val="000B11AB"/>
    <w:rsid w:val="000B3EA5"/>
    <w:rsid w:val="000B4113"/>
    <w:rsid w:val="000B4CA6"/>
    <w:rsid w:val="000B7DE8"/>
    <w:rsid w:val="000C07D3"/>
    <w:rsid w:val="000C0A95"/>
    <w:rsid w:val="000C2460"/>
    <w:rsid w:val="000C36A6"/>
    <w:rsid w:val="000C3A71"/>
    <w:rsid w:val="000C5810"/>
    <w:rsid w:val="000C7D33"/>
    <w:rsid w:val="000D0517"/>
    <w:rsid w:val="000D16B0"/>
    <w:rsid w:val="000D1D97"/>
    <w:rsid w:val="000D60FE"/>
    <w:rsid w:val="000D66E7"/>
    <w:rsid w:val="000E25BE"/>
    <w:rsid w:val="000E755B"/>
    <w:rsid w:val="000F2C56"/>
    <w:rsid w:val="000F2E20"/>
    <w:rsid w:val="000F6182"/>
    <w:rsid w:val="000F7A7E"/>
    <w:rsid w:val="00101C70"/>
    <w:rsid w:val="00102572"/>
    <w:rsid w:val="00103CBD"/>
    <w:rsid w:val="00105C67"/>
    <w:rsid w:val="00105CCF"/>
    <w:rsid w:val="00107158"/>
    <w:rsid w:val="00107281"/>
    <w:rsid w:val="00112D48"/>
    <w:rsid w:val="00114CDD"/>
    <w:rsid w:val="00120B7B"/>
    <w:rsid w:val="00122C1E"/>
    <w:rsid w:val="001230C8"/>
    <w:rsid w:val="001269D9"/>
    <w:rsid w:val="0013011C"/>
    <w:rsid w:val="001309A4"/>
    <w:rsid w:val="0013130F"/>
    <w:rsid w:val="001318BA"/>
    <w:rsid w:val="00132759"/>
    <w:rsid w:val="00134DE2"/>
    <w:rsid w:val="00134FC3"/>
    <w:rsid w:val="00135447"/>
    <w:rsid w:val="0013545F"/>
    <w:rsid w:val="00136B49"/>
    <w:rsid w:val="001400F3"/>
    <w:rsid w:val="00140E6A"/>
    <w:rsid w:val="00141939"/>
    <w:rsid w:val="0014464C"/>
    <w:rsid w:val="00144794"/>
    <w:rsid w:val="00145471"/>
    <w:rsid w:val="00145D18"/>
    <w:rsid w:val="00147619"/>
    <w:rsid w:val="00150430"/>
    <w:rsid w:val="001514FC"/>
    <w:rsid w:val="00151755"/>
    <w:rsid w:val="00153379"/>
    <w:rsid w:val="0015767D"/>
    <w:rsid w:val="00160DD6"/>
    <w:rsid w:val="00161DE0"/>
    <w:rsid w:val="00162D71"/>
    <w:rsid w:val="00163674"/>
    <w:rsid w:val="00163951"/>
    <w:rsid w:val="00166C70"/>
    <w:rsid w:val="00166F89"/>
    <w:rsid w:val="00167205"/>
    <w:rsid w:val="00167F8A"/>
    <w:rsid w:val="001722D0"/>
    <w:rsid w:val="00175ED7"/>
    <w:rsid w:val="00176444"/>
    <w:rsid w:val="0018056C"/>
    <w:rsid w:val="0018102E"/>
    <w:rsid w:val="00182A49"/>
    <w:rsid w:val="00183D57"/>
    <w:rsid w:val="00186640"/>
    <w:rsid w:val="00194A4E"/>
    <w:rsid w:val="00195293"/>
    <w:rsid w:val="00195CE0"/>
    <w:rsid w:val="001A117E"/>
    <w:rsid w:val="001A1536"/>
    <w:rsid w:val="001A1EBF"/>
    <w:rsid w:val="001A3DA7"/>
    <w:rsid w:val="001A6275"/>
    <w:rsid w:val="001A7882"/>
    <w:rsid w:val="001B0AC7"/>
    <w:rsid w:val="001B0C61"/>
    <w:rsid w:val="001B0F01"/>
    <w:rsid w:val="001B3F72"/>
    <w:rsid w:val="001B5B0A"/>
    <w:rsid w:val="001B60E8"/>
    <w:rsid w:val="001B6A15"/>
    <w:rsid w:val="001B78DD"/>
    <w:rsid w:val="001B7E2D"/>
    <w:rsid w:val="001C0534"/>
    <w:rsid w:val="001C225F"/>
    <w:rsid w:val="001C25AC"/>
    <w:rsid w:val="001C2647"/>
    <w:rsid w:val="001C3EBC"/>
    <w:rsid w:val="001C459A"/>
    <w:rsid w:val="001C6EB9"/>
    <w:rsid w:val="001D00E6"/>
    <w:rsid w:val="001D203B"/>
    <w:rsid w:val="001D3F85"/>
    <w:rsid w:val="001D6CFF"/>
    <w:rsid w:val="001E11B6"/>
    <w:rsid w:val="001E1F15"/>
    <w:rsid w:val="001E7EEC"/>
    <w:rsid w:val="001F072A"/>
    <w:rsid w:val="001F08F7"/>
    <w:rsid w:val="001F1B17"/>
    <w:rsid w:val="001F46A0"/>
    <w:rsid w:val="001F7F92"/>
    <w:rsid w:val="002007E7"/>
    <w:rsid w:val="00201F2E"/>
    <w:rsid w:val="00203592"/>
    <w:rsid w:val="00204253"/>
    <w:rsid w:val="00212C42"/>
    <w:rsid w:val="00213145"/>
    <w:rsid w:val="002152AF"/>
    <w:rsid w:val="00220214"/>
    <w:rsid w:val="002213B4"/>
    <w:rsid w:val="00224BF4"/>
    <w:rsid w:val="00226AAE"/>
    <w:rsid w:val="00226C09"/>
    <w:rsid w:val="00227C3E"/>
    <w:rsid w:val="00227C54"/>
    <w:rsid w:val="00227C63"/>
    <w:rsid w:val="00235612"/>
    <w:rsid w:val="0024130A"/>
    <w:rsid w:val="0024137B"/>
    <w:rsid w:val="0024342F"/>
    <w:rsid w:val="002448D9"/>
    <w:rsid w:val="00245057"/>
    <w:rsid w:val="0024520F"/>
    <w:rsid w:val="002479E9"/>
    <w:rsid w:val="00250486"/>
    <w:rsid w:val="0025051C"/>
    <w:rsid w:val="00250A8E"/>
    <w:rsid w:val="002511F6"/>
    <w:rsid w:val="00252A87"/>
    <w:rsid w:val="00253B22"/>
    <w:rsid w:val="00253FD1"/>
    <w:rsid w:val="00254464"/>
    <w:rsid w:val="00255830"/>
    <w:rsid w:val="00260587"/>
    <w:rsid w:val="002624A4"/>
    <w:rsid w:val="00271712"/>
    <w:rsid w:val="002722F9"/>
    <w:rsid w:val="00272E2D"/>
    <w:rsid w:val="0028245C"/>
    <w:rsid w:val="00282784"/>
    <w:rsid w:val="00284772"/>
    <w:rsid w:val="00287765"/>
    <w:rsid w:val="00295163"/>
    <w:rsid w:val="0029689F"/>
    <w:rsid w:val="002A349A"/>
    <w:rsid w:val="002A3982"/>
    <w:rsid w:val="002A6F78"/>
    <w:rsid w:val="002A7BB3"/>
    <w:rsid w:val="002B118E"/>
    <w:rsid w:val="002B1A22"/>
    <w:rsid w:val="002B4E48"/>
    <w:rsid w:val="002B5ED6"/>
    <w:rsid w:val="002B6877"/>
    <w:rsid w:val="002C4C43"/>
    <w:rsid w:val="002D4974"/>
    <w:rsid w:val="002D7242"/>
    <w:rsid w:val="002E0C3B"/>
    <w:rsid w:val="002E1D89"/>
    <w:rsid w:val="002E6EAC"/>
    <w:rsid w:val="002E76AB"/>
    <w:rsid w:val="002F1A16"/>
    <w:rsid w:val="002F2FAE"/>
    <w:rsid w:val="002F37FA"/>
    <w:rsid w:val="002F404D"/>
    <w:rsid w:val="002F7225"/>
    <w:rsid w:val="00300E9A"/>
    <w:rsid w:val="003071DA"/>
    <w:rsid w:val="003072B8"/>
    <w:rsid w:val="003075C3"/>
    <w:rsid w:val="00307CBF"/>
    <w:rsid w:val="003100DD"/>
    <w:rsid w:val="003110C7"/>
    <w:rsid w:val="0031195F"/>
    <w:rsid w:val="003131C8"/>
    <w:rsid w:val="00313349"/>
    <w:rsid w:val="003138EC"/>
    <w:rsid w:val="00315846"/>
    <w:rsid w:val="003217BE"/>
    <w:rsid w:val="0032376B"/>
    <w:rsid w:val="00323ACA"/>
    <w:rsid w:val="00323E8A"/>
    <w:rsid w:val="003300AB"/>
    <w:rsid w:val="00331F51"/>
    <w:rsid w:val="00332D27"/>
    <w:rsid w:val="00333C89"/>
    <w:rsid w:val="00342B7B"/>
    <w:rsid w:val="00344ED4"/>
    <w:rsid w:val="0034638C"/>
    <w:rsid w:val="0034640A"/>
    <w:rsid w:val="00347045"/>
    <w:rsid w:val="00350757"/>
    <w:rsid w:val="00355C5C"/>
    <w:rsid w:val="00361E60"/>
    <w:rsid w:val="00361F44"/>
    <w:rsid w:val="00365ADE"/>
    <w:rsid w:val="00366203"/>
    <w:rsid w:val="00370DA5"/>
    <w:rsid w:val="003743D4"/>
    <w:rsid w:val="00375822"/>
    <w:rsid w:val="00377037"/>
    <w:rsid w:val="00380C69"/>
    <w:rsid w:val="00387CDD"/>
    <w:rsid w:val="003916BE"/>
    <w:rsid w:val="00391EA8"/>
    <w:rsid w:val="00395771"/>
    <w:rsid w:val="003971AE"/>
    <w:rsid w:val="003A027A"/>
    <w:rsid w:val="003A3553"/>
    <w:rsid w:val="003A636D"/>
    <w:rsid w:val="003A6F85"/>
    <w:rsid w:val="003B177B"/>
    <w:rsid w:val="003B2E12"/>
    <w:rsid w:val="003B2FD3"/>
    <w:rsid w:val="003C1DF8"/>
    <w:rsid w:val="003C3E7E"/>
    <w:rsid w:val="003C63ED"/>
    <w:rsid w:val="003D471B"/>
    <w:rsid w:val="003D4986"/>
    <w:rsid w:val="003D5124"/>
    <w:rsid w:val="003D729F"/>
    <w:rsid w:val="003E0DAA"/>
    <w:rsid w:val="003E3764"/>
    <w:rsid w:val="003E605B"/>
    <w:rsid w:val="003E6CAE"/>
    <w:rsid w:val="003F09C1"/>
    <w:rsid w:val="003F2B69"/>
    <w:rsid w:val="003F3179"/>
    <w:rsid w:val="003F5456"/>
    <w:rsid w:val="003F5BA4"/>
    <w:rsid w:val="003F5D7A"/>
    <w:rsid w:val="004017A5"/>
    <w:rsid w:val="00402C62"/>
    <w:rsid w:val="00403B52"/>
    <w:rsid w:val="00405162"/>
    <w:rsid w:val="00405D9E"/>
    <w:rsid w:val="004063E9"/>
    <w:rsid w:val="00406546"/>
    <w:rsid w:val="00407821"/>
    <w:rsid w:val="004104C3"/>
    <w:rsid w:val="0041492C"/>
    <w:rsid w:val="004152CB"/>
    <w:rsid w:val="004209A5"/>
    <w:rsid w:val="004304BC"/>
    <w:rsid w:val="004307AB"/>
    <w:rsid w:val="00432C46"/>
    <w:rsid w:val="0043325D"/>
    <w:rsid w:val="0043390C"/>
    <w:rsid w:val="004362B3"/>
    <w:rsid w:val="00440E95"/>
    <w:rsid w:val="0044241C"/>
    <w:rsid w:val="004432A6"/>
    <w:rsid w:val="004444F4"/>
    <w:rsid w:val="00447113"/>
    <w:rsid w:val="0044720E"/>
    <w:rsid w:val="0044742E"/>
    <w:rsid w:val="00447C51"/>
    <w:rsid w:val="00450BC3"/>
    <w:rsid w:val="00451018"/>
    <w:rsid w:val="0045198B"/>
    <w:rsid w:val="0045200D"/>
    <w:rsid w:val="00452D72"/>
    <w:rsid w:val="00457FCF"/>
    <w:rsid w:val="004660E1"/>
    <w:rsid w:val="004662B3"/>
    <w:rsid w:val="004666A4"/>
    <w:rsid w:val="00467543"/>
    <w:rsid w:val="004711CD"/>
    <w:rsid w:val="0047136F"/>
    <w:rsid w:val="00472042"/>
    <w:rsid w:val="004771CE"/>
    <w:rsid w:val="0048247D"/>
    <w:rsid w:val="004852CA"/>
    <w:rsid w:val="00490A1A"/>
    <w:rsid w:val="004939E0"/>
    <w:rsid w:val="00493C82"/>
    <w:rsid w:val="004951B0"/>
    <w:rsid w:val="00497A87"/>
    <w:rsid w:val="004A27E6"/>
    <w:rsid w:val="004A2974"/>
    <w:rsid w:val="004A2C9F"/>
    <w:rsid w:val="004A3A8D"/>
    <w:rsid w:val="004B15A5"/>
    <w:rsid w:val="004B19AD"/>
    <w:rsid w:val="004B5432"/>
    <w:rsid w:val="004C0400"/>
    <w:rsid w:val="004C0E93"/>
    <w:rsid w:val="004C2CDB"/>
    <w:rsid w:val="004C3B42"/>
    <w:rsid w:val="004C69E6"/>
    <w:rsid w:val="004C7B88"/>
    <w:rsid w:val="004D4A98"/>
    <w:rsid w:val="004D5AA7"/>
    <w:rsid w:val="004E0353"/>
    <w:rsid w:val="004E03C7"/>
    <w:rsid w:val="004E13BA"/>
    <w:rsid w:val="004E5871"/>
    <w:rsid w:val="004E7D57"/>
    <w:rsid w:val="004F0C1C"/>
    <w:rsid w:val="004F5DDC"/>
    <w:rsid w:val="004F6A55"/>
    <w:rsid w:val="004F7C3C"/>
    <w:rsid w:val="00501985"/>
    <w:rsid w:val="0050592A"/>
    <w:rsid w:val="00505FE4"/>
    <w:rsid w:val="0050624C"/>
    <w:rsid w:val="005126BB"/>
    <w:rsid w:val="005127C6"/>
    <w:rsid w:val="005148E8"/>
    <w:rsid w:val="00515B2F"/>
    <w:rsid w:val="005162AA"/>
    <w:rsid w:val="00523759"/>
    <w:rsid w:val="0052522D"/>
    <w:rsid w:val="0052576B"/>
    <w:rsid w:val="005276C3"/>
    <w:rsid w:val="00534044"/>
    <w:rsid w:val="005360B6"/>
    <w:rsid w:val="00536E78"/>
    <w:rsid w:val="005377B0"/>
    <w:rsid w:val="00541ABC"/>
    <w:rsid w:val="00542502"/>
    <w:rsid w:val="005430BA"/>
    <w:rsid w:val="005449F8"/>
    <w:rsid w:val="00551539"/>
    <w:rsid w:val="00552248"/>
    <w:rsid w:val="005534DC"/>
    <w:rsid w:val="0055397C"/>
    <w:rsid w:val="005547CC"/>
    <w:rsid w:val="005646F1"/>
    <w:rsid w:val="00564827"/>
    <w:rsid w:val="005654EA"/>
    <w:rsid w:val="00572CFA"/>
    <w:rsid w:val="00575276"/>
    <w:rsid w:val="00575836"/>
    <w:rsid w:val="00576DF3"/>
    <w:rsid w:val="00576FFC"/>
    <w:rsid w:val="00580763"/>
    <w:rsid w:val="005810DA"/>
    <w:rsid w:val="0058457C"/>
    <w:rsid w:val="005875E8"/>
    <w:rsid w:val="00592846"/>
    <w:rsid w:val="005A153B"/>
    <w:rsid w:val="005A3269"/>
    <w:rsid w:val="005A350D"/>
    <w:rsid w:val="005A41BF"/>
    <w:rsid w:val="005A630E"/>
    <w:rsid w:val="005B30AC"/>
    <w:rsid w:val="005B6C0F"/>
    <w:rsid w:val="005C0652"/>
    <w:rsid w:val="005C29D2"/>
    <w:rsid w:val="005C6694"/>
    <w:rsid w:val="005E2F64"/>
    <w:rsid w:val="005E3ACC"/>
    <w:rsid w:val="005E7A0B"/>
    <w:rsid w:val="005F0189"/>
    <w:rsid w:val="005F1490"/>
    <w:rsid w:val="005F2EA2"/>
    <w:rsid w:val="005F431D"/>
    <w:rsid w:val="005F6D62"/>
    <w:rsid w:val="005F7A51"/>
    <w:rsid w:val="00601B86"/>
    <w:rsid w:val="006052BD"/>
    <w:rsid w:val="006056D3"/>
    <w:rsid w:val="00607607"/>
    <w:rsid w:val="006113AB"/>
    <w:rsid w:val="00612C1A"/>
    <w:rsid w:val="00613690"/>
    <w:rsid w:val="00614CB6"/>
    <w:rsid w:val="00615BEE"/>
    <w:rsid w:val="00622163"/>
    <w:rsid w:val="00624A9F"/>
    <w:rsid w:val="00625311"/>
    <w:rsid w:val="00625DCA"/>
    <w:rsid w:val="006276A1"/>
    <w:rsid w:val="00631D16"/>
    <w:rsid w:val="0063336C"/>
    <w:rsid w:val="0063783F"/>
    <w:rsid w:val="006402CA"/>
    <w:rsid w:val="00641962"/>
    <w:rsid w:val="00642693"/>
    <w:rsid w:val="006433DE"/>
    <w:rsid w:val="00644003"/>
    <w:rsid w:val="00644657"/>
    <w:rsid w:val="00650045"/>
    <w:rsid w:val="006541C9"/>
    <w:rsid w:val="0066211E"/>
    <w:rsid w:val="00670B9A"/>
    <w:rsid w:val="0067252E"/>
    <w:rsid w:val="006725F3"/>
    <w:rsid w:val="00682882"/>
    <w:rsid w:val="00682A09"/>
    <w:rsid w:val="00682C2D"/>
    <w:rsid w:val="00683DBD"/>
    <w:rsid w:val="0068429C"/>
    <w:rsid w:val="00686C93"/>
    <w:rsid w:val="0068739D"/>
    <w:rsid w:val="006878D0"/>
    <w:rsid w:val="00694392"/>
    <w:rsid w:val="00694644"/>
    <w:rsid w:val="00695C90"/>
    <w:rsid w:val="0069636E"/>
    <w:rsid w:val="00697097"/>
    <w:rsid w:val="006A1EA8"/>
    <w:rsid w:val="006A35A6"/>
    <w:rsid w:val="006A453B"/>
    <w:rsid w:val="006A5D17"/>
    <w:rsid w:val="006A6044"/>
    <w:rsid w:val="006A614C"/>
    <w:rsid w:val="006A74A7"/>
    <w:rsid w:val="006B3D3E"/>
    <w:rsid w:val="006C08AF"/>
    <w:rsid w:val="006C1443"/>
    <w:rsid w:val="006C17A1"/>
    <w:rsid w:val="006C3D93"/>
    <w:rsid w:val="006D122B"/>
    <w:rsid w:val="006D2E5A"/>
    <w:rsid w:val="006D3438"/>
    <w:rsid w:val="006D361D"/>
    <w:rsid w:val="006D36BB"/>
    <w:rsid w:val="006D5750"/>
    <w:rsid w:val="006D5926"/>
    <w:rsid w:val="006E2599"/>
    <w:rsid w:val="006E2B24"/>
    <w:rsid w:val="006E2B9A"/>
    <w:rsid w:val="006E7668"/>
    <w:rsid w:val="006F02D5"/>
    <w:rsid w:val="006F105F"/>
    <w:rsid w:val="006F2814"/>
    <w:rsid w:val="006F3F58"/>
    <w:rsid w:val="006F5C6D"/>
    <w:rsid w:val="006F6927"/>
    <w:rsid w:val="006F6A0D"/>
    <w:rsid w:val="006F7CFF"/>
    <w:rsid w:val="0070142A"/>
    <w:rsid w:val="00704194"/>
    <w:rsid w:val="007041E5"/>
    <w:rsid w:val="00705FC6"/>
    <w:rsid w:val="0071407E"/>
    <w:rsid w:val="007202E5"/>
    <w:rsid w:val="00722ED9"/>
    <w:rsid w:val="00723921"/>
    <w:rsid w:val="007248D2"/>
    <w:rsid w:val="00725EB5"/>
    <w:rsid w:val="00730F91"/>
    <w:rsid w:val="007314D3"/>
    <w:rsid w:val="00734208"/>
    <w:rsid w:val="007371FE"/>
    <w:rsid w:val="007442BE"/>
    <w:rsid w:val="0074459A"/>
    <w:rsid w:val="0074690A"/>
    <w:rsid w:val="00746CF2"/>
    <w:rsid w:val="007478D6"/>
    <w:rsid w:val="007511DD"/>
    <w:rsid w:val="00754ECA"/>
    <w:rsid w:val="00756231"/>
    <w:rsid w:val="00756663"/>
    <w:rsid w:val="0075704E"/>
    <w:rsid w:val="007605BE"/>
    <w:rsid w:val="00760D85"/>
    <w:rsid w:val="007619D7"/>
    <w:rsid w:val="00762F20"/>
    <w:rsid w:val="007674F8"/>
    <w:rsid w:val="00767FAC"/>
    <w:rsid w:val="007709D3"/>
    <w:rsid w:val="00771FB4"/>
    <w:rsid w:val="0077229D"/>
    <w:rsid w:val="00773148"/>
    <w:rsid w:val="007733F3"/>
    <w:rsid w:val="007762A0"/>
    <w:rsid w:val="007807D2"/>
    <w:rsid w:val="00782DFE"/>
    <w:rsid w:val="00783C89"/>
    <w:rsid w:val="00785737"/>
    <w:rsid w:val="00785DF3"/>
    <w:rsid w:val="007919C4"/>
    <w:rsid w:val="00791CD1"/>
    <w:rsid w:val="00791DF8"/>
    <w:rsid w:val="007A2955"/>
    <w:rsid w:val="007A3A2D"/>
    <w:rsid w:val="007A5BE4"/>
    <w:rsid w:val="007A64B7"/>
    <w:rsid w:val="007A7DFF"/>
    <w:rsid w:val="007B2A07"/>
    <w:rsid w:val="007B3833"/>
    <w:rsid w:val="007C022E"/>
    <w:rsid w:val="007C1BAF"/>
    <w:rsid w:val="007C4804"/>
    <w:rsid w:val="007D11E6"/>
    <w:rsid w:val="007D2754"/>
    <w:rsid w:val="007D482A"/>
    <w:rsid w:val="007D6A9A"/>
    <w:rsid w:val="007D6BB8"/>
    <w:rsid w:val="007E0543"/>
    <w:rsid w:val="007E1580"/>
    <w:rsid w:val="007E580C"/>
    <w:rsid w:val="007F28A5"/>
    <w:rsid w:val="007F3D34"/>
    <w:rsid w:val="007F53E1"/>
    <w:rsid w:val="007F55E9"/>
    <w:rsid w:val="007F7AD4"/>
    <w:rsid w:val="00800A68"/>
    <w:rsid w:val="00801C76"/>
    <w:rsid w:val="00807484"/>
    <w:rsid w:val="00807DDC"/>
    <w:rsid w:val="00811EEE"/>
    <w:rsid w:val="00813134"/>
    <w:rsid w:val="008206AE"/>
    <w:rsid w:val="00821735"/>
    <w:rsid w:val="008217F1"/>
    <w:rsid w:val="00822034"/>
    <w:rsid w:val="0082269D"/>
    <w:rsid w:val="00823B2A"/>
    <w:rsid w:val="008251A5"/>
    <w:rsid w:val="008262B9"/>
    <w:rsid w:val="008271B4"/>
    <w:rsid w:val="00827C2B"/>
    <w:rsid w:val="008311FE"/>
    <w:rsid w:val="008314E3"/>
    <w:rsid w:val="00831663"/>
    <w:rsid w:val="0083448C"/>
    <w:rsid w:val="00835B7A"/>
    <w:rsid w:val="00835BD3"/>
    <w:rsid w:val="0083634B"/>
    <w:rsid w:val="0083699D"/>
    <w:rsid w:val="00836A6F"/>
    <w:rsid w:val="00841E9C"/>
    <w:rsid w:val="00844301"/>
    <w:rsid w:val="008466AE"/>
    <w:rsid w:val="00846C56"/>
    <w:rsid w:val="0085085C"/>
    <w:rsid w:val="00850BE7"/>
    <w:rsid w:val="008530EB"/>
    <w:rsid w:val="008551E4"/>
    <w:rsid w:val="00855C4C"/>
    <w:rsid w:val="00856DBF"/>
    <w:rsid w:val="00860AB9"/>
    <w:rsid w:val="00862763"/>
    <w:rsid w:val="00864C0E"/>
    <w:rsid w:val="00865BBE"/>
    <w:rsid w:val="008678EC"/>
    <w:rsid w:val="00871456"/>
    <w:rsid w:val="00872D8E"/>
    <w:rsid w:val="00877B0F"/>
    <w:rsid w:val="0088028D"/>
    <w:rsid w:val="00881C78"/>
    <w:rsid w:val="00882B3A"/>
    <w:rsid w:val="00883001"/>
    <w:rsid w:val="008869AD"/>
    <w:rsid w:val="008904AB"/>
    <w:rsid w:val="00894A14"/>
    <w:rsid w:val="00896183"/>
    <w:rsid w:val="00897696"/>
    <w:rsid w:val="008A00C4"/>
    <w:rsid w:val="008A0127"/>
    <w:rsid w:val="008A4425"/>
    <w:rsid w:val="008A79CB"/>
    <w:rsid w:val="008B02B5"/>
    <w:rsid w:val="008B0D5D"/>
    <w:rsid w:val="008B1BB7"/>
    <w:rsid w:val="008B788D"/>
    <w:rsid w:val="008B7B84"/>
    <w:rsid w:val="008C27E7"/>
    <w:rsid w:val="008D3AE6"/>
    <w:rsid w:val="008D742C"/>
    <w:rsid w:val="008D7873"/>
    <w:rsid w:val="008E0208"/>
    <w:rsid w:val="008E0883"/>
    <w:rsid w:val="008E1AD2"/>
    <w:rsid w:val="008E2C84"/>
    <w:rsid w:val="008E36B6"/>
    <w:rsid w:val="008E42E7"/>
    <w:rsid w:val="008E692C"/>
    <w:rsid w:val="008E6E26"/>
    <w:rsid w:val="008E71B4"/>
    <w:rsid w:val="008E7DD1"/>
    <w:rsid w:val="008F1A3E"/>
    <w:rsid w:val="008F26DF"/>
    <w:rsid w:val="008F52F4"/>
    <w:rsid w:val="008F5331"/>
    <w:rsid w:val="008F791F"/>
    <w:rsid w:val="00903C14"/>
    <w:rsid w:val="00905841"/>
    <w:rsid w:val="00911074"/>
    <w:rsid w:val="00911DEB"/>
    <w:rsid w:val="009124C1"/>
    <w:rsid w:val="00914688"/>
    <w:rsid w:val="009161E5"/>
    <w:rsid w:val="009209B5"/>
    <w:rsid w:val="00925D0B"/>
    <w:rsid w:val="00930370"/>
    <w:rsid w:val="00933A90"/>
    <w:rsid w:val="009351E0"/>
    <w:rsid w:val="009377C0"/>
    <w:rsid w:val="0093798E"/>
    <w:rsid w:val="009402E9"/>
    <w:rsid w:val="00940E79"/>
    <w:rsid w:val="00942797"/>
    <w:rsid w:val="0094327B"/>
    <w:rsid w:val="00943345"/>
    <w:rsid w:val="00946CBB"/>
    <w:rsid w:val="00946F98"/>
    <w:rsid w:val="0095004A"/>
    <w:rsid w:val="00950AB1"/>
    <w:rsid w:val="00950E4E"/>
    <w:rsid w:val="009533BA"/>
    <w:rsid w:val="00953AC9"/>
    <w:rsid w:val="00954EBB"/>
    <w:rsid w:val="00957087"/>
    <w:rsid w:val="00957DCC"/>
    <w:rsid w:val="009616A9"/>
    <w:rsid w:val="00963A1C"/>
    <w:rsid w:val="00963F54"/>
    <w:rsid w:val="00964D71"/>
    <w:rsid w:val="009653A1"/>
    <w:rsid w:val="00967FA9"/>
    <w:rsid w:val="009706C9"/>
    <w:rsid w:val="00971068"/>
    <w:rsid w:val="00975049"/>
    <w:rsid w:val="0097621F"/>
    <w:rsid w:val="00981E72"/>
    <w:rsid w:val="009837AA"/>
    <w:rsid w:val="00984924"/>
    <w:rsid w:val="00985B91"/>
    <w:rsid w:val="0098672C"/>
    <w:rsid w:val="00986E99"/>
    <w:rsid w:val="00995C9E"/>
    <w:rsid w:val="0099639B"/>
    <w:rsid w:val="009967D8"/>
    <w:rsid w:val="00997BCB"/>
    <w:rsid w:val="009A66BB"/>
    <w:rsid w:val="009A74B4"/>
    <w:rsid w:val="009B064A"/>
    <w:rsid w:val="009B20F1"/>
    <w:rsid w:val="009B21B2"/>
    <w:rsid w:val="009B4883"/>
    <w:rsid w:val="009B4917"/>
    <w:rsid w:val="009B7397"/>
    <w:rsid w:val="009B77A4"/>
    <w:rsid w:val="009B79A4"/>
    <w:rsid w:val="009C101E"/>
    <w:rsid w:val="009C1134"/>
    <w:rsid w:val="009C1613"/>
    <w:rsid w:val="009C1BE4"/>
    <w:rsid w:val="009C3B02"/>
    <w:rsid w:val="009C695C"/>
    <w:rsid w:val="009D1549"/>
    <w:rsid w:val="009D1D88"/>
    <w:rsid w:val="009D460E"/>
    <w:rsid w:val="009D4D57"/>
    <w:rsid w:val="009D7C97"/>
    <w:rsid w:val="009E31AE"/>
    <w:rsid w:val="009E3DAB"/>
    <w:rsid w:val="009E68A2"/>
    <w:rsid w:val="009F0201"/>
    <w:rsid w:val="009F1BD1"/>
    <w:rsid w:val="009F1C45"/>
    <w:rsid w:val="009F24DD"/>
    <w:rsid w:val="009F5C90"/>
    <w:rsid w:val="009F73C3"/>
    <w:rsid w:val="009F7B62"/>
    <w:rsid w:val="00A03FE8"/>
    <w:rsid w:val="00A059A4"/>
    <w:rsid w:val="00A065AC"/>
    <w:rsid w:val="00A06782"/>
    <w:rsid w:val="00A07C9B"/>
    <w:rsid w:val="00A106AA"/>
    <w:rsid w:val="00A10D59"/>
    <w:rsid w:val="00A1494B"/>
    <w:rsid w:val="00A15D3E"/>
    <w:rsid w:val="00A1671E"/>
    <w:rsid w:val="00A228BC"/>
    <w:rsid w:val="00A23368"/>
    <w:rsid w:val="00A265D3"/>
    <w:rsid w:val="00A27413"/>
    <w:rsid w:val="00A37D69"/>
    <w:rsid w:val="00A41A2B"/>
    <w:rsid w:val="00A462FF"/>
    <w:rsid w:val="00A46B35"/>
    <w:rsid w:val="00A55AE8"/>
    <w:rsid w:val="00A60F65"/>
    <w:rsid w:val="00A63221"/>
    <w:rsid w:val="00A63BE3"/>
    <w:rsid w:val="00A73D8A"/>
    <w:rsid w:val="00A748CF"/>
    <w:rsid w:val="00A7545F"/>
    <w:rsid w:val="00A77F00"/>
    <w:rsid w:val="00A800CF"/>
    <w:rsid w:val="00A80BF1"/>
    <w:rsid w:val="00A81065"/>
    <w:rsid w:val="00A8249E"/>
    <w:rsid w:val="00A837D8"/>
    <w:rsid w:val="00A83F48"/>
    <w:rsid w:val="00A8420C"/>
    <w:rsid w:val="00A857F8"/>
    <w:rsid w:val="00A86B04"/>
    <w:rsid w:val="00A87C1F"/>
    <w:rsid w:val="00A90099"/>
    <w:rsid w:val="00A92110"/>
    <w:rsid w:val="00A92D1B"/>
    <w:rsid w:val="00A93174"/>
    <w:rsid w:val="00A94906"/>
    <w:rsid w:val="00A9731B"/>
    <w:rsid w:val="00A97917"/>
    <w:rsid w:val="00AA09D6"/>
    <w:rsid w:val="00AA3A12"/>
    <w:rsid w:val="00AA42F5"/>
    <w:rsid w:val="00AA4834"/>
    <w:rsid w:val="00AA5D0F"/>
    <w:rsid w:val="00AA6841"/>
    <w:rsid w:val="00AA7783"/>
    <w:rsid w:val="00AB1765"/>
    <w:rsid w:val="00AB2EE7"/>
    <w:rsid w:val="00AC2B50"/>
    <w:rsid w:val="00AC481E"/>
    <w:rsid w:val="00AC7FF4"/>
    <w:rsid w:val="00AD0E00"/>
    <w:rsid w:val="00AD1685"/>
    <w:rsid w:val="00AD3039"/>
    <w:rsid w:val="00AD35A6"/>
    <w:rsid w:val="00AD6058"/>
    <w:rsid w:val="00AD6858"/>
    <w:rsid w:val="00AE048E"/>
    <w:rsid w:val="00AE059C"/>
    <w:rsid w:val="00AE0672"/>
    <w:rsid w:val="00AE2F81"/>
    <w:rsid w:val="00AF011B"/>
    <w:rsid w:val="00AF33D5"/>
    <w:rsid w:val="00AF66E7"/>
    <w:rsid w:val="00AF74A2"/>
    <w:rsid w:val="00B0174E"/>
    <w:rsid w:val="00B019CD"/>
    <w:rsid w:val="00B01E6E"/>
    <w:rsid w:val="00B0397F"/>
    <w:rsid w:val="00B03F43"/>
    <w:rsid w:val="00B04340"/>
    <w:rsid w:val="00B046EE"/>
    <w:rsid w:val="00B04B1A"/>
    <w:rsid w:val="00B10C61"/>
    <w:rsid w:val="00B10D1A"/>
    <w:rsid w:val="00B10D30"/>
    <w:rsid w:val="00B10F6B"/>
    <w:rsid w:val="00B11594"/>
    <w:rsid w:val="00B120B7"/>
    <w:rsid w:val="00B12221"/>
    <w:rsid w:val="00B146E0"/>
    <w:rsid w:val="00B150E2"/>
    <w:rsid w:val="00B15A9A"/>
    <w:rsid w:val="00B175D6"/>
    <w:rsid w:val="00B206CB"/>
    <w:rsid w:val="00B21423"/>
    <w:rsid w:val="00B22484"/>
    <w:rsid w:val="00B349F5"/>
    <w:rsid w:val="00B35D34"/>
    <w:rsid w:val="00B367F2"/>
    <w:rsid w:val="00B401E9"/>
    <w:rsid w:val="00B41094"/>
    <w:rsid w:val="00B4210F"/>
    <w:rsid w:val="00B4240C"/>
    <w:rsid w:val="00B43C64"/>
    <w:rsid w:val="00B46AB8"/>
    <w:rsid w:val="00B47587"/>
    <w:rsid w:val="00B5475A"/>
    <w:rsid w:val="00B5660F"/>
    <w:rsid w:val="00B577E6"/>
    <w:rsid w:val="00B6312F"/>
    <w:rsid w:val="00B631A7"/>
    <w:rsid w:val="00B65FF0"/>
    <w:rsid w:val="00B669DF"/>
    <w:rsid w:val="00B71A96"/>
    <w:rsid w:val="00B752C5"/>
    <w:rsid w:val="00B8100A"/>
    <w:rsid w:val="00B81DAA"/>
    <w:rsid w:val="00B83AA2"/>
    <w:rsid w:val="00B84F4B"/>
    <w:rsid w:val="00B90231"/>
    <w:rsid w:val="00B92338"/>
    <w:rsid w:val="00B923C3"/>
    <w:rsid w:val="00B97E28"/>
    <w:rsid w:val="00BA05C6"/>
    <w:rsid w:val="00BA0D99"/>
    <w:rsid w:val="00BA3FE8"/>
    <w:rsid w:val="00BA5E8D"/>
    <w:rsid w:val="00BA7CC9"/>
    <w:rsid w:val="00BB15F3"/>
    <w:rsid w:val="00BB1FA5"/>
    <w:rsid w:val="00BB3EFA"/>
    <w:rsid w:val="00BB40B0"/>
    <w:rsid w:val="00BB4D55"/>
    <w:rsid w:val="00BB55E3"/>
    <w:rsid w:val="00BC0A71"/>
    <w:rsid w:val="00BC1A88"/>
    <w:rsid w:val="00BC3C22"/>
    <w:rsid w:val="00BC3C58"/>
    <w:rsid w:val="00BD10AF"/>
    <w:rsid w:val="00BD1D36"/>
    <w:rsid w:val="00BD32F8"/>
    <w:rsid w:val="00BD40EC"/>
    <w:rsid w:val="00BD56A4"/>
    <w:rsid w:val="00BD5DA6"/>
    <w:rsid w:val="00BD61F0"/>
    <w:rsid w:val="00BD7803"/>
    <w:rsid w:val="00BE30E3"/>
    <w:rsid w:val="00BE5A6A"/>
    <w:rsid w:val="00BF1272"/>
    <w:rsid w:val="00BF57C2"/>
    <w:rsid w:val="00C01E02"/>
    <w:rsid w:val="00C0291A"/>
    <w:rsid w:val="00C0310C"/>
    <w:rsid w:val="00C058FC"/>
    <w:rsid w:val="00C064D0"/>
    <w:rsid w:val="00C12C47"/>
    <w:rsid w:val="00C158A4"/>
    <w:rsid w:val="00C2015D"/>
    <w:rsid w:val="00C21359"/>
    <w:rsid w:val="00C237BB"/>
    <w:rsid w:val="00C24F84"/>
    <w:rsid w:val="00C25160"/>
    <w:rsid w:val="00C269EC"/>
    <w:rsid w:val="00C31EB7"/>
    <w:rsid w:val="00C33332"/>
    <w:rsid w:val="00C33936"/>
    <w:rsid w:val="00C35F48"/>
    <w:rsid w:val="00C36729"/>
    <w:rsid w:val="00C371D5"/>
    <w:rsid w:val="00C3789B"/>
    <w:rsid w:val="00C4173A"/>
    <w:rsid w:val="00C43ECF"/>
    <w:rsid w:val="00C45FF8"/>
    <w:rsid w:val="00C5004D"/>
    <w:rsid w:val="00C537FF"/>
    <w:rsid w:val="00C54F63"/>
    <w:rsid w:val="00C57D11"/>
    <w:rsid w:val="00C60111"/>
    <w:rsid w:val="00C60249"/>
    <w:rsid w:val="00C62F73"/>
    <w:rsid w:val="00C63239"/>
    <w:rsid w:val="00C64074"/>
    <w:rsid w:val="00C65529"/>
    <w:rsid w:val="00C66041"/>
    <w:rsid w:val="00C702CD"/>
    <w:rsid w:val="00C70994"/>
    <w:rsid w:val="00C715B2"/>
    <w:rsid w:val="00C720A3"/>
    <w:rsid w:val="00C74E06"/>
    <w:rsid w:val="00C75145"/>
    <w:rsid w:val="00C77265"/>
    <w:rsid w:val="00C81212"/>
    <w:rsid w:val="00C8266C"/>
    <w:rsid w:val="00C82C18"/>
    <w:rsid w:val="00C84E8C"/>
    <w:rsid w:val="00C86F3C"/>
    <w:rsid w:val="00C86F3F"/>
    <w:rsid w:val="00C9021A"/>
    <w:rsid w:val="00C914EF"/>
    <w:rsid w:val="00C92339"/>
    <w:rsid w:val="00C94955"/>
    <w:rsid w:val="00C95661"/>
    <w:rsid w:val="00C96284"/>
    <w:rsid w:val="00CA089C"/>
    <w:rsid w:val="00CA1B10"/>
    <w:rsid w:val="00CA2427"/>
    <w:rsid w:val="00CA5249"/>
    <w:rsid w:val="00CB2524"/>
    <w:rsid w:val="00CB36D0"/>
    <w:rsid w:val="00CB3F8A"/>
    <w:rsid w:val="00CB6223"/>
    <w:rsid w:val="00CB6395"/>
    <w:rsid w:val="00CB6A09"/>
    <w:rsid w:val="00CC3187"/>
    <w:rsid w:val="00CC4DF5"/>
    <w:rsid w:val="00CC6574"/>
    <w:rsid w:val="00CD2FFF"/>
    <w:rsid w:val="00CD3C91"/>
    <w:rsid w:val="00CD6430"/>
    <w:rsid w:val="00CE00C9"/>
    <w:rsid w:val="00CE3417"/>
    <w:rsid w:val="00CE4465"/>
    <w:rsid w:val="00CE4D96"/>
    <w:rsid w:val="00CE5860"/>
    <w:rsid w:val="00CE5D55"/>
    <w:rsid w:val="00CF0DE1"/>
    <w:rsid w:val="00CF1F9F"/>
    <w:rsid w:val="00CF3B31"/>
    <w:rsid w:val="00CF5EA0"/>
    <w:rsid w:val="00CF6099"/>
    <w:rsid w:val="00CF613C"/>
    <w:rsid w:val="00CF63B9"/>
    <w:rsid w:val="00CF7307"/>
    <w:rsid w:val="00CF7473"/>
    <w:rsid w:val="00D00F94"/>
    <w:rsid w:val="00D018B3"/>
    <w:rsid w:val="00D01B06"/>
    <w:rsid w:val="00D04933"/>
    <w:rsid w:val="00D05745"/>
    <w:rsid w:val="00D05816"/>
    <w:rsid w:val="00D0732C"/>
    <w:rsid w:val="00D1064D"/>
    <w:rsid w:val="00D10B7A"/>
    <w:rsid w:val="00D11050"/>
    <w:rsid w:val="00D13095"/>
    <w:rsid w:val="00D13D67"/>
    <w:rsid w:val="00D1472E"/>
    <w:rsid w:val="00D14F63"/>
    <w:rsid w:val="00D20F74"/>
    <w:rsid w:val="00D23613"/>
    <w:rsid w:val="00D23B06"/>
    <w:rsid w:val="00D23D21"/>
    <w:rsid w:val="00D27B4B"/>
    <w:rsid w:val="00D32CD4"/>
    <w:rsid w:val="00D3397C"/>
    <w:rsid w:val="00D33CC0"/>
    <w:rsid w:val="00D34D69"/>
    <w:rsid w:val="00D36D04"/>
    <w:rsid w:val="00D41CEE"/>
    <w:rsid w:val="00D42A00"/>
    <w:rsid w:val="00D42A3F"/>
    <w:rsid w:val="00D43D65"/>
    <w:rsid w:val="00D44ECA"/>
    <w:rsid w:val="00D4582E"/>
    <w:rsid w:val="00D46633"/>
    <w:rsid w:val="00D474DE"/>
    <w:rsid w:val="00D52535"/>
    <w:rsid w:val="00D56E44"/>
    <w:rsid w:val="00D56FC5"/>
    <w:rsid w:val="00D57CC3"/>
    <w:rsid w:val="00D62626"/>
    <w:rsid w:val="00D63736"/>
    <w:rsid w:val="00D650B4"/>
    <w:rsid w:val="00D70541"/>
    <w:rsid w:val="00D71513"/>
    <w:rsid w:val="00D71696"/>
    <w:rsid w:val="00D71B01"/>
    <w:rsid w:val="00D7203E"/>
    <w:rsid w:val="00D72CA1"/>
    <w:rsid w:val="00D73631"/>
    <w:rsid w:val="00D74593"/>
    <w:rsid w:val="00D757EB"/>
    <w:rsid w:val="00D75AB7"/>
    <w:rsid w:val="00D75D77"/>
    <w:rsid w:val="00D76B57"/>
    <w:rsid w:val="00D82349"/>
    <w:rsid w:val="00D846F3"/>
    <w:rsid w:val="00D84B91"/>
    <w:rsid w:val="00D90525"/>
    <w:rsid w:val="00D90E56"/>
    <w:rsid w:val="00D90FCA"/>
    <w:rsid w:val="00D9153F"/>
    <w:rsid w:val="00D92D43"/>
    <w:rsid w:val="00DA2EAC"/>
    <w:rsid w:val="00DA5662"/>
    <w:rsid w:val="00DA5753"/>
    <w:rsid w:val="00DA725A"/>
    <w:rsid w:val="00DA73D3"/>
    <w:rsid w:val="00DB00E5"/>
    <w:rsid w:val="00DB0AD1"/>
    <w:rsid w:val="00DB38A5"/>
    <w:rsid w:val="00DB3E61"/>
    <w:rsid w:val="00DB404B"/>
    <w:rsid w:val="00DC0A7D"/>
    <w:rsid w:val="00DC2BFD"/>
    <w:rsid w:val="00DC2E6F"/>
    <w:rsid w:val="00DC3BBD"/>
    <w:rsid w:val="00DC495F"/>
    <w:rsid w:val="00DC5C55"/>
    <w:rsid w:val="00DD0D1E"/>
    <w:rsid w:val="00DD1F74"/>
    <w:rsid w:val="00DE0ECF"/>
    <w:rsid w:val="00DE1987"/>
    <w:rsid w:val="00DE59FA"/>
    <w:rsid w:val="00DF0EE8"/>
    <w:rsid w:val="00DF695C"/>
    <w:rsid w:val="00DF70AF"/>
    <w:rsid w:val="00DF79A4"/>
    <w:rsid w:val="00E00099"/>
    <w:rsid w:val="00E00DFB"/>
    <w:rsid w:val="00E0109F"/>
    <w:rsid w:val="00E02960"/>
    <w:rsid w:val="00E031C3"/>
    <w:rsid w:val="00E033C8"/>
    <w:rsid w:val="00E040EC"/>
    <w:rsid w:val="00E07963"/>
    <w:rsid w:val="00E07EF0"/>
    <w:rsid w:val="00E162C3"/>
    <w:rsid w:val="00E166E0"/>
    <w:rsid w:val="00E16FE7"/>
    <w:rsid w:val="00E20A9D"/>
    <w:rsid w:val="00E20B9B"/>
    <w:rsid w:val="00E2115B"/>
    <w:rsid w:val="00E212EE"/>
    <w:rsid w:val="00E23948"/>
    <w:rsid w:val="00E24685"/>
    <w:rsid w:val="00E261BC"/>
    <w:rsid w:val="00E26A5F"/>
    <w:rsid w:val="00E27264"/>
    <w:rsid w:val="00E3472D"/>
    <w:rsid w:val="00E35718"/>
    <w:rsid w:val="00E444BD"/>
    <w:rsid w:val="00E46011"/>
    <w:rsid w:val="00E47DAB"/>
    <w:rsid w:val="00E47EA6"/>
    <w:rsid w:val="00E565C8"/>
    <w:rsid w:val="00E62080"/>
    <w:rsid w:val="00E62592"/>
    <w:rsid w:val="00E647F9"/>
    <w:rsid w:val="00E649BB"/>
    <w:rsid w:val="00E64FF1"/>
    <w:rsid w:val="00E6552B"/>
    <w:rsid w:val="00E65F7C"/>
    <w:rsid w:val="00E711D1"/>
    <w:rsid w:val="00E71902"/>
    <w:rsid w:val="00E72048"/>
    <w:rsid w:val="00E72A99"/>
    <w:rsid w:val="00E73D5B"/>
    <w:rsid w:val="00E74E8C"/>
    <w:rsid w:val="00E76187"/>
    <w:rsid w:val="00E7776D"/>
    <w:rsid w:val="00E81326"/>
    <w:rsid w:val="00E814C2"/>
    <w:rsid w:val="00E82BF6"/>
    <w:rsid w:val="00E84064"/>
    <w:rsid w:val="00E858C4"/>
    <w:rsid w:val="00E905D5"/>
    <w:rsid w:val="00E90825"/>
    <w:rsid w:val="00E928C4"/>
    <w:rsid w:val="00E97CF9"/>
    <w:rsid w:val="00EA0D7E"/>
    <w:rsid w:val="00EA2C0D"/>
    <w:rsid w:val="00EA378B"/>
    <w:rsid w:val="00EA3C4F"/>
    <w:rsid w:val="00EA70AA"/>
    <w:rsid w:val="00EB1973"/>
    <w:rsid w:val="00EB286A"/>
    <w:rsid w:val="00EB43B5"/>
    <w:rsid w:val="00EB56B1"/>
    <w:rsid w:val="00EC0E57"/>
    <w:rsid w:val="00EC1297"/>
    <w:rsid w:val="00EC1AFE"/>
    <w:rsid w:val="00EC1E12"/>
    <w:rsid w:val="00EC3F80"/>
    <w:rsid w:val="00EC415C"/>
    <w:rsid w:val="00EC4328"/>
    <w:rsid w:val="00EC5A3B"/>
    <w:rsid w:val="00EC7248"/>
    <w:rsid w:val="00EC79D8"/>
    <w:rsid w:val="00ED047E"/>
    <w:rsid w:val="00ED05F6"/>
    <w:rsid w:val="00ED15A8"/>
    <w:rsid w:val="00ED1714"/>
    <w:rsid w:val="00ED1E80"/>
    <w:rsid w:val="00ED2CAA"/>
    <w:rsid w:val="00ED2CC9"/>
    <w:rsid w:val="00ED380F"/>
    <w:rsid w:val="00ED40A7"/>
    <w:rsid w:val="00ED4891"/>
    <w:rsid w:val="00ED6B8E"/>
    <w:rsid w:val="00ED7A15"/>
    <w:rsid w:val="00EE0E69"/>
    <w:rsid w:val="00EE0F68"/>
    <w:rsid w:val="00EE1E07"/>
    <w:rsid w:val="00EE49F2"/>
    <w:rsid w:val="00EE5B61"/>
    <w:rsid w:val="00EF0993"/>
    <w:rsid w:val="00EF58FE"/>
    <w:rsid w:val="00EF600A"/>
    <w:rsid w:val="00EF68DB"/>
    <w:rsid w:val="00EF7096"/>
    <w:rsid w:val="00F015F0"/>
    <w:rsid w:val="00F03818"/>
    <w:rsid w:val="00F0475F"/>
    <w:rsid w:val="00F04915"/>
    <w:rsid w:val="00F060B2"/>
    <w:rsid w:val="00F15048"/>
    <w:rsid w:val="00F1793C"/>
    <w:rsid w:val="00F17E8F"/>
    <w:rsid w:val="00F2248F"/>
    <w:rsid w:val="00F278B1"/>
    <w:rsid w:val="00F27CE4"/>
    <w:rsid w:val="00F30288"/>
    <w:rsid w:val="00F30A8F"/>
    <w:rsid w:val="00F333D9"/>
    <w:rsid w:val="00F34A98"/>
    <w:rsid w:val="00F34C4A"/>
    <w:rsid w:val="00F3574C"/>
    <w:rsid w:val="00F35D98"/>
    <w:rsid w:val="00F36D2F"/>
    <w:rsid w:val="00F37DAD"/>
    <w:rsid w:val="00F4031D"/>
    <w:rsid w:val="00F4297D"/>
    <w:rsid w:val="00F436A9"/>
    <w:rsid w:val="00F43A3E"/>
    <w:rsid w:val="00F4454D"/>
    <w:rsid w:val="00F45BFB"/>
    <w:rsid w:val="00F5119E"/>
    <w:rsid w:val="00F5139B"/>
    <w:rsid w:val="00F5695C"/>
    <w:rsid w:val="00F60371"/>
    <w:rsid w:val="00F60FA0"/>
    <w:rsid w:val="00F61362"/>
    <w:rsid w:val="00F6172B"/>
    <w:rsid w:val="00F63330"/>
    <w:rsid w:val="00F65993"/>
    <w:rsid w:val="00F661AB"/>
    <w:rsid w:val="00F719DB"/>
    <w:rsid w:val="00F7777E"/>
    <w:rsid w:val="00F80169"/>
    <w:rsid w:val="00F82A13"/>
    <w:rsid w:val="00F8309F"/>
    <w:rsid w:val="00F85125"/>
    <w:rsid w:val="00F87F43"/>
    <w:rsid w:val="00F91CF9"/>
    <w:rsid w:val="00F92455"/>
    <w:rsid w:val="00F92482"/>
    <w:rsid w:val="00F94C98"/>
    <w:rsid w:val="00F97981"/>
    <w:rsid w:val="00FA1886"/>
    <w:rsid w:val="00FA5851"/>
    <w:rsid w:val="00FA6739"/>
    <w:rsid w:val="00FA7331"/>
    <w:rsid w:val="00FB2143"/>
    <w:rsid w:val="00FB38F8"/>
    <w:rsid w:val="00FB54C8"/>
    <w:rsid w:val="00FB7F36"/>
    <w:rsid w:val="00FC4307"/>
    <w:rsid w:val="00FC47B2"/>
    <w:rsid w:val="00FC48E0"/>
    <w:rsid w:val="00FC59E3"/>
    <w:rsid w:val="00FC6EE1"/>
    <w:rsid w:val="00FC6FA6"/>
    <w:rsid w:val="00FD05CB"/>
    <w:rsid w:val="00FD0BE1"/>
    <w:rsid w:val="00FD15FC"/>
    <w:rsid w:val="00FD7B2D"/>
    <w:rsid w:val="00FE16E4"/>
    <w:rsid w:val="00FE60D4"/>
    <w:rsid w:val="00FF03BD"/>
    <w:rsid w:val="00FF086E"/>
    <w:rsid w:val="00FF0FCA"/>
    <w:rsid w:val="00FF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438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Typewriter">
    <w:name w:val="HTML Typewriter"/>
    <w:basedOn w:val="DefaultParagraphFont"/>
    <w:uiPriority w:val="99"/>
    <w:rsid w:val="006D3438"/>
    <w:rPr>
      <w:rFonts w:ascii="細明體" w:eastAsia="細明體" w:hAnsi="細明體" w:cs="Times New Roman"/>
      <w:sz w:val="24"/>
    </w:rPr>
  </w:style>
  <w:style w:type="paragraph" w:styleId="Header">
    <w:name w:val="header"/>
    <w:basedOn w:val="Normal"/>
    <w:link w:val="HeaderChar"/>
    <w:uiPriority w:val="99"/>
    <w:rsid w:val="00C923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2339"/>
    <w:rPr>
      <w:rFonts w:ascii="Calibri" w:eastAsia="新細明體" w:hAnsi="Calibri"/>
      <w:sz w:val="20"/>
    </w:rPr>
  </w:style>
  <w:style w:type="paragraph" w:styleId="Footer">
    <w:name w:val="footer"/>
    <w:basedOn w:val="Normal"/>
    <w:link w:val="FooterChar"/>
    <w:uiPriority w:val="99"/>
    <w:rsid w:val="00C923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2339"/>
    <w:rPr>
      <w:rFonts w:ascii="Calibri" w:eastAsia="新細明體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147</Words>
  <Characters>840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崑山科技大學環境工程研究所(碩士班)課程科目表</dc:title>
  <dc:subject/>
  <dc:creator>user</dc:creator>
  <cp:keywords/>
  <dc:description/>
  <cp:lastModifiedBy>vita</cp:lastModifiedBy>
  <cp:revision>2</cp:revision>
  <dcterms:created xsi:type="dcterms:W3CDTF">2014-08-29T05:44:00Z</dcterms:created>
  <dcterms:modified xsi:type="dcterms:W3CDTF">2014-08-29T05:44:00Z</dcterms:modified>
</cp:coreProperties>
</file>